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73" w:rsidRDefault="00B30F73" w:rsidP="00595B1F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30F73" w:rsidRPr="00EC7188" w:rsidRDefault="00B30F73" w:rsidP="00C57CB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2434F9">
        <w:rPr>
          <w:rFonts w:ascii="Arial" w:hAnsi="Arial" w:cs="Arial"/>
          <w:sz w:val="24"/>
          <w:szCs w:val="24"/>
        </w:rPr>
        <w:t>перативн</w:t>
      </w:r>
      <w:r>
        <w:rPr>
          <w:rFonts w:ascii="Arial" w:hAnsi="Arial" w:cs="Arial"/>
          <w:sz w:val="24"/>
          <w:szCs w:val="24"/>
        </w:rPr>
        <w:t>ый</w:t>
      </w:r>
      <w:r w:rsidRPr="002434F9">
        <w:rPr>
          <w:rFonts w:ascii="Arial" w:hAnsi="Arial" w:cs="Arial"/>
          <w:sz w:val="24"/>
          <w:szCs w:val="24"/>
        </w:rPr>
        <w:t xml:space="preserve"> (квартальн</w:t>
      </w:r>
      <w:r>
        <w:rPr>
          <w:rFonts w:ascii="Arial" w:hAnsi="Arial" w:cs="Arial"/>
          <w:sz w:val="24"/>
          <w:szCs w:val="24"/>
        </w:rPr>
        <w:t>ый</w:t>
      </w:r>
      <w:r w:rsidRPr="002434F9">
        <w:rPr>
          <w:rFonts w:ascii="Arial" w:hAnsi="Arial" w:cs="Arial"/>
          <w:sz w:val="24"/>
          <w:szCs w:val="24"/>
        </w:rPr>
        <w:t>) отчет о выполнении муниципальной подпрограммы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III</w:t>
      </w:r>
    </w:p>
    <w:p w:rsidR="00B30F73" w:rsidRDefault="00B30F73" w:rsidP="00C57CB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C7188">
        <w:rPr>
          <w:rFonts w:ascii="Arial" w:hAnsi="Arial" w:cs="Arial"/>
          <w:sz w:val="24"/>
          <w:szCs w:val="24"/>
          <w:u w:val="single"/>
        </w:rPr>
        <w:t>Осуществление мероприятий по  мобилизационной подготовке на территории Ступинского муниципального района</w:t>
      </w:r>
      <w:r w:rsidRPr="00EC7188">
        <w:rPr>
          <w:rFonts w:ascii="Arial" w:hAnsi="Arial" w:cs="Arial"/>
          <w:sz w:val="24"/>
          <w:szCs w:val="24"/>
        </w:rPr>
        <w:t xml:space="preserve"> </w:t>
      </w:r>
    </w:p>
    <w:p w:rsidR="00B30F73" w:rsidRDefault="00B30F73" w:rsidP="00C57C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2434F9">
        <w:rPr>
          <w:rFonts w:ascii="Arial" w:hAnsi="Arial" w:cs="Arial"/>
          <w:sz w:val="24"/>
          <w:szCs w:val="24"/>
        </w:rPr>
        <w:t>рограммы</w:t>
      </w:r>
      <w:r>
        <w:rPr>
          <w:rFonts w:ascii="Arial" w:hAnsi="Arial" w:cs="Arial"/>
          <w:sz w:val="24"/>
          <w:szCs w:val="24"/>
        </w:rPr>
        <w:t xml:space="preserve"> «Безопасность Ступинского муниципального района» на период 2014 – 2018 годы</w:t>
      </w:r>
      <w:r>
        <w:rPr>
          <w:rFonts w:ascii="Arial" w:hAnsi="Arial" w:cs="Arial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    2015 года</w:t>
      </w:r>
    </w:p>
    <w:p w:rsidR="00B30F73" w:rsidRPr="002434F9" w:rsidRDefault="00B30F73" w:rsidP="00C57CB0">
      <w:pPr>
        <w:pStyle w:val="ConsPlusNonformat"/>
        <w:rPr>
          <w:rFonts w:ascii="Arial" w:hAnsi="Arial" w:cs="Arial"/>
          <w:sz w:val="24"/>
          <w:szCs w:val="24"/>
        </w:rPr>
      </w:pPr>
      <w:r w:rsidRPr="002434F9">
        <w:rPr>
          <w:rFonts w:ascii="Arial" w:hAnsi="Arial" w:cs="Arial"/>
          <w:sz w:val="24"/>
          <w:szCs w:val="24"/>
        </w:rPr>
        <w:t xml:space="preserve">Муниципальный заказчик </w:t>
      </w:r>
      <w:r>
        <w:rPr>
          <w:rFonts w:ascii="Arial" w:hAnsi="Arial" w:cs="Arial"/>
          <w:sz w:val="24"/>
          <w:szCs w:val="24"/>
          <w:u w:val="single"/>
        </w:rPr>
        <w:t>отдел по мобилизационной работе</w:t>
      </w:r>
    </w:p>
    <w:p w:rsidR="00B30F73" w:rsidRPr="002434F9" w:rsidRDefault="00B30F73" w:rsidP="00C57CB0">
      <w:pPr>
        <w:pStyle w:val="ConsPlusNonformat"/>
        <w:rPr>
          <w:rFonts w:ascii="Arial" w:hAnsi="Arial" w:cs="Arial"/>
          <w:sz w:val="24"/>
          <w:szCs w:val="24"/>
        </w:rPr>
      </w:pPr>
      <w:r w:rsidRPr="002434F9">
        <w:rPr>
          <w:rFonts w:ascii="Arial" w:hAnsi="Arial" w:cs="Arial"/>
          <w:sz w:val="24"/>
          <w:szCs w:val="24"/>
        </w:rPr>
        <w:t xml:space="preserve">Источник финансирования </w:t>
      </w:r>
      <w:r w:rsidRPr="00EC7188">
        <w:rPr>
          <w:rFonts w:ascii="Arial" w:hAnsi="Arial" w:cs="Arial"/>
          <w:sz w:val="24"/>
          <w:szCs w:val="24"/>
          <w:u w:val="single"/>
        </w:rPr>
        <w:t>бюджет Ступинского муниципального района</w:t>
      </w:r>
    </w:p>
    <w:p w:rsidR="00B30F73" w:rsidRDefault="00B30F73" w:rsidP="00C57CB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940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80"/>
        <w:gridCol w:w="2160"/>
        <w:gridCol w:w="1800"/>
        <w:gridCol w:w="2520"/>
        <w:gridCol w:w="4680"/>
      </w:tblGrid>
      <w:tr w:rsidR="00B30F73" w:rsidRPr="00381000">
        <w:trPr>
          <w:trHeight w:val="10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Утвержденный объем финансирования на отчетный год,</w:t>
            </w:r>
          </w:p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Исполнено,</w:t>
            </w:r>
          </w:p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Процент финансирования к годовому объему, %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выполнения  мероприятий, указанных в графе 3 приложения №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к Порядку</w:t>
            </w:r>
          </w:p>
        </w:tc>
      </w:tr>
    </w:tbl>
    <w:p w:rsidR="00B30F73" w:rsidRPr="00E53333" w:rsidRDefault="00B30F73" w:rsidP="00C57CB0">
      <w:pPr>
        <w:spacing w:after="0" w:line="240" w:lineRule="auto"/>
        <w:rPr>
          <w:rFonts w:cs="Times New Roman"/>
          <w:sz w:val="2"/>
          <w:szCs w:val="2"/>
        </w:rPr>
      </w:pPr>
    </w:p>
    <w:tbl>
      <w:tblPr>
        <w:tblW w:w="14940" w:type="dxa"/>
        <w:tblInd w:w="-73" w:type="dxa"/>
        <w:tblLayout w:type="fixed"/>
        <w:tblCellMar>
          <w:left w:w="75" w:type="dxa"/>
          <w:right w:w="75" w:type="dxa"/>
        </w:tblCellMar>
        <w:tblLook w:val="0020"/>
      </w:tblPr>
      <w:tblGrid>
        <w:gridCol w:w="3780"/>
        <w:gridCol w:w="2160"/>
        <w:gridCol w:w="1800"/>
        <w:gridCol w:w="2520"/>
        <w:gridCol w:w="4680"/>
      </w:tblGrid>
      <w:tr w:rsidR="00B30F73" w:rsidRPr="00381000">
        <w:trPr>
          <w:tblHeader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2434F9">
              <w:rPr>
                <w:rFonts w:ascii="Arial" w:hAnsi="Arial"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2434F9">
              <w:rPr>
                <w:rFonts w:ascii="Arial" w:hAnsi="Arial" w:cs="Arial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2434F9">
              <w:rPr>
                <w:rFonts w:ascii="Arial" w:hAnsi="Arial" w:cs="Arial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Задача </w:t>
            </w:r>
            <w:r w:rsidRPr="005500A9">
              <w:rPr>
                <w:rFonts w:ascii="Arial" w:hAnsi="Arial" w:cs="Arial"/>
                <w:b/>
                <w:bCs/>
                <w:color w:val="000000"/>
              </w:rPr>
              <w:t xml:space="preserve">1. </w:t>
            </w:r>
            <w:r w:rsidRPr="00174BED">
              <w:rPr>
                <w:rFonts w:ascii="Arial" w:hAnsi="Arial" w:cs="Arial"/>
                <w:b/>
                <w:bCs/>
                <w:color w:val="000000"/>
              </w:rPr>
              <w:t xml:space="preserve">Поддержание органов администрации Ступинского </w:t>
            </w:r>
            <w:r>
              <w:rPr>
                <w:rFonts w:ascii="Arial" w:hAnsi="Arial" w:cs="Arial"/>
                <w:b/>
                <w:bCs/>
                <w:color w:val="000000"/>
              </w:rPr>
              <w:t>МР</w:t>
            </w:r>
            <w:r w:rsidRPr="00174BED">
              <w:rPr>
                <w:rFonts w:ascii="Arial" w:hAnsi="Arial" w:cs="Arial"/>
                <w:b/>
                <w:bCs/>
                <w:color w:val="000000"/>
              </w:rPr>
              <w:t xml:space="preserve"> в готовности к функционированию в условиях военного времени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45A6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3333">
              <w:rPr>
                <w:rFonts w:ascii="Arial" w:hAnsi="Arial" w:cs="Arial"/>
                <w:b/>
                <w:bCs/>
                <w:sz w:val="24"/>
                <w:szCs w:val="24"/>
              </w:rPr>
              <w:t>89,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89,2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826F67" w:rsidRDefault="00B30F73" w:rsidP="001A4A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Мероприятие 1.2. </w:t>
            </w:r>
            <w:r w:rsidRPr="00826F67">
              <w:rPr>
                <w:rFonts w:ascii="Arial" w:hAnsi="Arial" w:cs="Arial"/>
                <w:sz w:val="20"/>
                <w:szCs w:val="20"/>
              </w:rPr>
              <w:t xml:space="preserve">Обучение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и повышение квалификации </w:t>
            </w:r>
            <w:r w:rsidRPr="00826F67">
              <w:rPr>
                <w:rFonts w:ascii="Arial" w:hAnsi="Arial" w:cs="Arial"/>
                <w:sz w:val="20"/>
                <w:szCs w:val="20"/>
              </w:rPr>
              <w:t xml:space="preserve">работников мобилизационных органов, руководителей и должностных лиц органов местного самоуправления Ступинского </w:t>
            </w:r>
            <w:r>
              <w:rPr>
                <w:rFonts w:ascii="Arial" w:hAnsi="Arial" w:cs="Arial"/>
                <w:sz w:val="20"/>
                <w:szCs w:val="20"/>
              </w:rPr>
              <w:t>МР</w:t>
            </w:r>
            <w:r w:rsidRPr="00826F67">
              <w:rPr>
                <w:rFonts w:ascii="Arial" w:hAnsi="Arial" w:cs="Arial"/>
                <w:sz w:val="20"/>
                <w:szCs w:val="20"/>
              </w:rPr>
              <w:t>, связанных с мобилизационной работой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49,2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49,2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D5758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7589">
              <w:rPr>
                <w:rFonts w:ascii="Arial" w:hAnsi="Arial" w:cs="Arial"/>
                <w:sz w:val="24"/>
                <w:szCs w:val="24"/>
              </w:rPr>
              <w:t>Проведено  обучение и повышение квалификации работников  комитета по экономике, предпринимательству и торговле   в УЦ Нахабино</w:t>
            </w:r>
          </w:p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7589">
              <w:rPr>
                <w:rFonts w:ascii="Arial" w:hAnsi="Arial" w:cs="Arial"/>
                <w:sz w:val="24"/>
                <w:szCs w:val="24"/>
              </w:rPr>
              <w:t>(Стрёмина Л.А., Терёхина И.В.)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826F67" w:rsidRDefault="00B30F73" w:rsidP="001A4A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 1.3. Материально-техническое обеспечение</w:t>
            </w:r>
            <w:r w:rsidRPr="00826F6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мобилизационной работы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E75F45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спланировано поквартально в соответствии с нормами обеспечения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Default="00B30F73" w:rsidP="001A4AE8">
            <w:pPr>
              <w:pStyle w:val="ConsPlusNonforma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Задача 2. </w:t>
            </w:r>
            <w:r w:rsidRPr="00907958">
              <w:rPr>
                <w:rFonts w:ascii="Arial" w:hAnsi="Arial" w:cs="Arial"/>
                <w:b/>
                <w:bCs/>
                <w:color w:val="000000"/>
              </w:rPr>
              <w:t>Поддержание в готовности городского защищенного пункта управления Главы Ступинского муниципального района к функционированию в условиях военного времени</w:t>
            </w:r>
          </w:p>
          <w:p w:rsidR="00B30F73" w:rsidRPr="002434F9" w:rsidRDefault="00B30F73" w:rsidP="001A4AE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E53333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291,5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291,5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Default="00B30F73" w:rsidP="001A4A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Мероприятие 2.1. </w:t>
            </w:r>
            <w:r w:rsidRPr="00EF729A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72327">
              <w:rPr>
                <w:rFonts w:ascii="Arial" w:hAnsi="Arial" w:cs="Arial"/>
                <w:color w:val="000000"/>
                <w:sz w:val="20"/>
                <w:szCs w:val="20"/>
              </w:rPr>
              <w:t>связи (телекс ГЗПУ, слуги спецсвяз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</w:t>
            </w:r>
            <w:r w:rsidRPr="00572327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:rsidR="00B30F73" w:rsidRPr="00572327" w:rsidRDefault="00B30F73" w:rsidP="001A4A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спланировано ежемесячно в соответствии с нормами обеспечения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Default="00B30F73" w:rsidP="001A4A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Мероприятие 2.2. </w:t>
            </w:r>
            <w:r w:rsidRPr="00EF729A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F729A">
              <w:rPr>
                <w:rFonts w:ascii="Arial" w:hAnsi="Arial" w:cs="Arial"/>
                <w:color w:val="000000"/>
                <w:sz w:val="20"/>
                <w:szCs w:val="20"/>
              </w:rPr>
              <w:t>жизнеобеспечения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72327">
              <w:rPr>
                <w:rFonts w:ascii="Arial" w:hAnsi="Arial" w:cs="Arial"/>
                <w:color w:val="000000"/>
                <w:sz w:val="20"/>
                <w:szCs w:val="20"/>
              </w:rPr>
              <w:t>ГЗПУ</w:t>
            </w:r>
          </w:p>
          <w:p w:rsidR="00B30F73" w:rsidRPr="00572327" w:rsidRDefault="00B30F73" w:rsidP="001A4A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261,50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261,50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100%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спланировано ежемесячно в соответствии с нормами обеспечения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Задача 3. </w:t>
            </w:r>
            <w:r w:rsidRPr="00E265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Обеспечение разработки и ведения мобилизационных планов экономики Ступинского муниципального района, муниципальных предприятий и учреждений Ступинского муниципального района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E53333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265,0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263,0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100% </w:t>
            </w:r>
          </w:p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30F73" w:rsidRPr="00381000"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57262F" w:rsidRDefault="00B30F73" w:rsidP="001A4A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Мероприятие 3.2.</w:t>
            </w:r>
            <w:r w:rsidRPr="0057262F"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разработки и ведения мобилизационных планов экономики Ступинского муниципального района, муниципальных предприятий и учреждений Ступинского муниципального района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354,3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354,3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30F73" w:rsidRPr="0038100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DF6C90" w:rsidRDefault="00B30F73" w:rsidP="001A4AE8">
            <w:pPr>
              <w:pStyle w:val="ConsPlusNonforma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Итого по П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одп</w:t>
            </w:r>
            <w:r w:rsidRPr="002434F9">
              <w:rPr>
                <w:rFonts w:ascii="Arial" w:hAnsi="Arial" w:cs="Arial"/>
                <w:b/>
                <w:bCs/>
                <w:sz w:val="24"/>
                <w:szCs w:val="24"/>
              </w:rPr>
              <w:t>рограмме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E53333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735,0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4E1938" w:rsidRDefault="00B30F73" w:rsidP="001A4AE8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735,0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A11EBD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A11EBD">
              <w:rPr>
                <w:rFonts w:ascii="Arial" w:hAnsi="Arial" w:cs="Arial"/>
                <w:sz w:val="24"/>
                <w:szCs w:val="24"/>
              </w:rPr>
              <w:t xml:space="preserve">%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73" w:rsidRPr="002434F9" w:rsidRDefault="00B30F73" w:rsidP="001A4AE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0F73" w:rsidRDefault="00B30F73" w:rsidP="00080470">
      <w:pPr>
        <w:pStyle w:val="ConsPlusNonformat"/>
        <w:rPr>
          <w:rFonts w:cs="Times New Roman"/>
        </w:rPr>
      </w:pPr>
    </w:p>
    <w:sectPr w:rsidR="00B30F73" w:rsidSect="00C01780">
      <w:pgSz w:w="16838" w:h="11906" w:orient="landscape"/>
      <w:pgMar w:top="899" w:right="8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B1F"/>
    <w:rsid w:val="00000604"/>
    <w:rsid w:val="0000143F"/>
    <w:rsid w:val="00002408"/>
    <w:rsid w:val="00002813"/>
    <w:rsid w:val="000039B7"/>
    <w:rsid w:val="00004266"/>
    <w:rsid w:val="00004832"/>
    <w:rsid w:val="00005831"/>
    <w:rsid w:val="00005866"/>
    <w:rsid w:val="00005BAB"/>
    <w:rsid w:val="00007208"/>
    <w:rsid w:val="0000795F"/>
    <w:rsid w:val="00007983"/>
    <w:rsid w:val="000104E2"/>
    <w:rsid w:val="000117DB"/>
    <w:rsid w:val="00011E12"/>
    <w:rsid w:val="00012F84"/>
    <w:rsid w:val="0001317A"/>
    <w:rsid w:val="00013D05"/>
    <w:rsid w:val="00014067"/>
    <w:rsid w:val="0001495C"/>
    <w:rsid w:val="0001556C"/>
    <w:rsid w:val="0001697F"/>
    <w:rsid w:val="000176C6"/>
    <w:rsid w:val="000212F7"/>
    <w:rsid w:val="00021A2E"/>
    <w:rsid w:val="00022198"/>
    <w:rsid w:val="00022AE5"/>
    <w:rsid w:val="00023566"/>
    <w:rsid w:val="00023C07"/>
    <w:rsid w:val="000241BA"/>
    <w:rsid w:val="00024F69"/>
    <w:rsid w:val="00025A3D"/>
    <w:rsid w:val="0002655B"/>
    <w:rsid w:val="00027161"/>
    <w:rsid w:val="00027D87"/>
    <w:rsid w:val="00027E88"/>
    <w:rsid w:val="000302B5"/>
    <w:rsid w:val="00030427"/>
    <w:rsid w:val="0003103D"/>
    <w:rsid w:val="000315EB"/>
    <w:rsid w:val="000333C1"/>
    <w:rsid w:val="000333C3"/>
    <w:rsid w:val="00033A98"/>
    <w:rsid w:val="00033AA0"/>
    <w:rsid w:val="00035336"/>
    <w:rsid w:val="00035E6D"/>
    <w:rsid w:val="000363E3"/>
    <w:rsid w:val="000366F2"/>
    <w:rsid w:val="00036898"/>
    <w:rsid w:val="00036DF1"/>
    <w:rsid w:val="000374B0"/>
    <w:rsid w:val="000377CA"/>
    <w:rsid w:val="00037E18"/>
    <w:rsid w:val="00040A9F"/>
    <w:rsid w:val="000420C8"/>
    <w:rsid w:val="00042191"/>
    <w:rsid w:val="00043436"/>
    <w:rsid w:val="000434B5"/>
    <w:rsid w:val="00043F7E"/>
    <w:rsid w:val="00044169"/>
    <w:rsid w:val="000441E1"/>
    <w:rsid w:val="00044BC7"/>
    <w:rsid w:val="00044D23"/>
    <w:rsid w:val="00044FF5"/>
    <w:rsid w:val="0004527B"/>
    <w:rsid w:val="000452AD"/>
    <w:rsid w:val="000456BF"/>
    <w:rsid w:val="00050471"/>
    <w:rsid w:val="00051DAD"/>
    <w:rsid w:val="00051DDE"/>
    <w:rsid w:val="00052257"/>
    <w:rsid w:val="00052307"/>
    <w:rsid w:val="00052395"/>
    <w:rsid w:val="00052D2B"/>
    <w:rsid w:val="000540F2"/>
    <w:rsid w:val="000543E6"/>
    <w:rsid w:val="00056058"/>
    <w:rsid w:val="000578BE"/>
    <w:rsid w:val="000603A1"/>
    <w:rsid w:val="00060B68"/>
    <w:rsid w:val="000627A5"/>
    <w:rsid w:val="00063347"/>
    <w:rsid w:val="00063B77"/>
    <w:rsid w:val="00063C12"/>
    <w:rsid w:val="00064869"/>
    <w:rsid w:val="00064DED"/>
    <w:rsid w:val="000669DE"/>
    <w:rsid w:val="00066D15"/>
    <w:rsid w:val="00066F20"/>
    <w:rsid w:val="0006765A"/>
    <w:rsid w:val="00067A42"/>
    <w:rsid w:val="000704D6"/>
    <w:rsid w:val="00070BEB"/>
    <w:rsid w:val="00070E9B"/>
    <w:rsid w:val="00070F24"/>
    <w:rsid w:val="000719AB"/>
    <w:rsid w:val="00071B92"/>
    <w:rsid w:val="000726AC"/>
    <w:rsid w:val="000729B6"/>
    <w:rsid w:val="00072C6F"/>
    <w:rsid w:val="000731CE"/>
    <w:rsid w:val="0007354C"/>
    <w:rsid w:val="00074DAA"/>
    <w:rsid w:val="00075C62"/>
    <w:rsid w:val="000761F8"/>
    <w:rsid w:val="00076684"/>
    <w:rsid w:val="00076AA5"/>
    <w:rsid w:val="00076C14"/>
    <w:rsid w:val="00076E51"/>
    <w:rsid w:val="00080470"/>
    <w:rsid w:val="0008193D"/>
    <w:rsid w:val="00081ABC"/>
    <w:rsid w:val="00083ACB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7A4"/>
    <w:rsid w:val="00092AC0"/>
    <w:rsid w:val="00093FBD"/>
    <w:rsid w:val="000940D7"/>
    <w:rsid w:val="00094C3F"/>
    <w:rsid w:val="00095BB3"/>
    <w:rsid w:val="00095E15"/>
    <w:rsid w:val="00096079"/>
    <w:rsid w:val="00096254"/>
    <w:rsid w:val="00097B2C"/>
    <w:rsid w:val="000A05BD"/>
    <w:rsid w:val="000A07F1"/>
    <w:rsid w:val="000A0984"/>
    <w:rsid w:val="000A1B14"/>
    <w:rsid w:val="000A3177"/>
    <w:rsid w:val="000A35BC"/>
    <w:rsid w:val="000A3CB9"/>
    <w:rsid w:val="000A5162"/>
    <w:rsid w:val="000A5253"/>
    <w:rsid w:val="000A53B2"/>
    <w:rsid w:val="000A594F"/>
    <w:rsid w:val="000A74D2"/>
    <w:rsid w:val="000A7784"/>
    <w:rsid w:val="000A7F02"/>
    <w:rsid w:val="000B092F"/>
    <w:rsid w:val="000B130C"/>
    <w:rsid w:val="000B2525"/>
    <w:rsid w:val="000B3CFE"/>
    <w:rsid w:val="000B467B"/>
    <w:rsid w:val="000B4BAC"/>
    <w:rsid w:val="000B4ED6"/>
    <w:rsid w:val="000B54AD"/>
    <w:rsid w:val="000B6FE0"/>
    <w:rsid w:val="000B7104"/>
    <w:rsid w:val="000B77F2"/>
    <w:rsid w:val="000B7F1D"/>
    <w:rsid w:val="000C0690"/>
    <w:rsid w:val="000C0E5E"/>
    <w:rsid w:val="000C1AA7"/>
    <w:rsid w:val="000C2047"/>
    <w:rsid w:val="000C2457"/>
    <w:rsid w:val="000C24A0"/>
    <w:rsid w:val="000C33C8"/>
    <w:rsid w:val="000C3529"/>
    <w:rsid w:val="000C37C5"/>
    <w:rsid w:val="000C4CA6"/>
    <w:rsid w:val="000C4FFD"/>
    <w:rsid w:val="000C5059"/>
    <w:rsid w:val="000C601E"/>
    <w:rsid w:val="000C64C2"/>
    <w:rsid w:val="000C69EB"/>
    <w:rsid w:val="000C6B7A"/>
    <w:rsid w:val="000C7354"/>
    <w:rsid w:val="000C78B4"/>
    <w:rsid w:val="000D07E8"/>
    <w:rsid w:val="000D0881"/>
    <w:rsid w:val="000D0DC3"/>
    <w:rsid w:val="000D1643"/>
    <w:rsid w:val="000D1C13"/>
    <w:rsid w:val="000D1D5C"/>
    <w:rsid w:val="000D2CD4"/>
    <w:rsid w:val="000D3D00"/>
    <w:rsid w:val="000D46A0"/>
    <w:rsid w:val="000D4816"/>
    <w:rsid w:val="000D5321"/>
    <w:rsid w:val="000D5F3F"/>
    <w:rsid w:val="000D6EEE"/>
    <w:rsid w:val="000D75CE"/>
    <w:rsid w:val="000D7C6E"/>
    <w:rsid w:val="000D7CBE"/>
    <w:rsid w:val="000E0F5D"/>
    <w:rsid w:val="000E1278"/>
    <w:rsid w:val="000E17C3"/>
    <w:rsid w:val="000E1ABD"/>
    <w:rsid w:val="000E34EA"/>
    <w:rsid w:val="000E3728"/>
    <w:rsid w:val="000E3C50"/>
    <w:rsid w:val="000E5E89"/>
    <w:rsid w:val="000E66DA"/>
    <w:rsid w:val="000E6F8F"/>
    <w:rsid w:val="000E71F3"/>
    <w:rsid w:val="000E7A02"/>
    <w:rsid w:val="000E7AC7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6D3"/>
    <w:rsid w:val="000F6A37"/>
    <w:rsid w:val="000F6B9E"/>
    <w:rsid w:val="000F7541"/>
    <w:rsid w:val="000F7A2F"/>
    <w:rsid w:val="000F7B96"/>
    <w:rsid w:val="00100ECF"/>
    <w:rsid w:val="00101844"/>
    <w:rsid w:val="0010191A"/>
    <w:rsid w:val="00103BE0"/>
    <w:rsid w:val="00104B13"/>
    <w:rsid w:val="00104CFB"/>
    <w:rsid w:val="00104EE7"/>
    <w:rsid w:val="00105885"/>
    <w:rsid w:val="001064DC"/>
    <w:rsid w:val="00107004"/>
    <w:rsid w:val="00107ABB"/>
    <w:rsid w:val="00107D50"/>
    <w:rsid w:val="00110516"/>
    <w:rsid w:val="001107F7"/>
    <w:rsid w:val="00111E9F"/>
    <w:rsid w:val="0011202A"/>
    <w:rsid w:val="001123FA"/>
    <w:rsid w:val="00112A09"/>
    <w:rsid w:val="00112D05"/>
    <w:rsid w:val="00113E72"/>
    <w:rsid w:val="001145D0"/>
    <w:rsid w:val="001145E1"/>
    <w:rsid w:val="00115D2C"/>
    <w:rsid w:val="0011679A"/>
    <w:rsid w:val="00116C15"/>
    <w:rsid w:val="00116DA5"/>
    <w:rsid w:val="00116FB3"/>
    <w:rsid w:val="001171EE"/>
    <w:rsid w:val="00117AB4"/>
    <w:rsid w:val="0012049F"/>
    <w:rsid w:val="001207BF"/>
    <w:rsid w:val="0012099D"/>
    <w:rsid w:val="00121423"/>
    <w:rsid w:val="00122463"/>
    <w:rsid w:val="00122C09"/>
    <w:rsid w:val="0012380C"/>
    <w:rsid w:val="00124172"/>
    <w:rsid w:val="00124B16"/>
    <w:rsid w:val="00124FEF"/>
    <w:rsid w:val="00126ABC"/>
    <w:rsid w:val="00126BA1"/>
    <w:rsid w:val="001270D6"/>
    <w:rsid w:val="001271DF"/>
    <w:rsid w:val="0013009F"/>
    <w:rsid w:val="0013045F"/>
    <w:rsid w:val="0013072F"/>
    <w:rsid w:val="00130AC5"/>
    <w:rsid w:val="00130CA3"/>
    <w:rsid w:val="0013116C"/>
    <w:rsid w:val="00131BE9"/>
    <w:rsid w:val="00131C6C"/>
    <w:rsid w:val="00131D1B"/>
    <w:rsid w:val="00132D23"/>
    <w:rsid w:val="00133AC4"/>
    <w:rsid w:val="00133F18"/>
    <w:rsid w:val="0013474B"/>
    <w:rsid w:val="00135316"/>
    <w:rsid w:val="00135920"/>
    <w:rsid w:val="00136360"/>
    <w:rsid w:val="00137353"/>
    <w:rsid w:val="00137BB3"/>
    <w:rsid w:val="001402B9"/>
    <w:rsid w:val="00140A95"/>
    <w:rsid w:val="00140C8B"/>
    <w:rsid w:val="00140E47"/>
    <w:rsid w:val="00142541"/>
    <w:rsid w:val="0014272E"/>
    <w:rsid w:val="0014399D"/>
    <w:rsid w:val="00143D2B"/>
    <w:rsid w:val="001440FF"/>
    <w:rsid w:val="00144120"/>
    <w:rsid w:val="001449BC"/>
    <w:rsid w:val="0014514A"/>
    <w:rsid w:val="00147CEA"/>
    <w:rsid w:val="00151EBB"/>
    <w:rsid w:val="00154777"/>
    <w:rsid w:val="00154C4A"/>
    <w:rsid w:val="00157AEE"/>
    <w:rsid w:val="0016188D"/>
    <w:rsid w:val="00162A4C"/>
    <w:rsid w:val="001633A2"/>
    <w:rsid w:val="00163A50"/>
    <w:rsid w:val="00164396"/>
    <w:rsid w:val="00166F94"/>
    <w:rsid w:val="001672A0"/>
    <w:rsid w:val="00167540"/>
    <w:rsid w:val="00170009"/>
    <w:rsid w:val="0017310B"/>
    <w:rsid w:val="00173501"/>
    <w:rsid w:val="0017369E"/>
    <w:rsid w:val="001737D3"/>
    <w:rsid w:val="00173A99"/>
    <w:rsid w:val="001746CC"/>
    <w:rsid w:val="001746F8"/>
    <w:rsid w:val="00174843"/>
    <w:rsid w:val="00174BED"/>
    <w:rsid w:val="00174C21"/>
    <w:rsid w:val="0017637B"/>
    <w:rsid w:val="0017647B"/>
    <w:rsid w:val="00177139"/>
    <w:rsid w:val="00177605"/>
    <w:rsid w:val="001824EA"/>
    <w:rsid w:val="00183A8A"/>
    <w:rsid w:val="00184119"/>
    <w:rsid w:val="00184947"/>
    <w:rsid w:val="00184DEF"/>
    <w:rsid w:val="00185962"/>
    <w:rsid w:val="00185E03"/>
    <w:rsid w:val="001860A1"/>
    <w:rsid w:val="00186652"/>
    <w:rsid w:val="00186B5B"/>
    <w:rsid w:val="00186BD8"/>
    <w:rsid w:val="0018719F"/>
    <w:rsid w:val="001874CC"/>
    <w:rsid w:val="00187893"/>
    <w:rsid w:val="001878D2"/>
    <w:rsid w:val="00190163"/>
    <w:rsid w:val="0019035A"/>
    <w:rsid w:val="00190453"/>
    <w:rsid w:val="0019067B"/>
    <w:rsid w:val="001907F5"/>
    <w:rsid w:val="0019089E"/>
    <w:rsid w:val="00190A0D"/>
    <w:rsid w:val="0019155F"/>
    <w:rsid w:val="00191D36"/>
    <w:rsid w:val="00194DAE"/>
    <w:rsid w:val="001970E4"/>
    <w:rsid w:val="001A13AC"/>
    <w:rsid w:val="001A146B"/>
    <w:rsid w:val="001A149E"/>
    <w:rsid w:val="001A154F"/>
    <w:rsid w:val="001A2347"/>
    <w:rsid w:val="001A2F07"/>
    <w:rsid w:val="001A395A"/>
    <w:rsid w:val="001A3E56"/>
    <w:rsid w:val="001A41F7"/>
    <w:rsid w:val="001A4AE8"/>
    <w:rsid w:val="001A4E12"/>
    <w:rsid w:val="001A53DA"/>
    <w:rsid w:val="001A5BC5"/>
    <w:rsid w:val="001A7840"/>
    <w:rsid w:val="001A7E34"/>
    <w:rsid w:val="001B0C7D"/>
    <w:rsid w:val="001B232F"/>
    <w:rsid w:val="001B4D30"/>
    <w:rsid w:val="001B51C6"/>
    <w:rsid w:val="001B5939"/>
    <w:rsid w:val="001C0D85"/>
    <w:rsid w:val="001C1068"/>
    <w:rsid w:val="001C1B91"/>
    <w:rsid w:val="001C224B"/>
    <w:rsid w:val="001C2842"/>
    <w:rsid w:val="001C4456"/>
    <w:rsid w:val="001C4620"/>
    <w:rsid w:val="001C5569"/>
    <w:rsid w:val="001C60EA"/>
    <w:rsid w:val="001C62FD"/>
    <w:rsid w:val="001C6663"/>
    <w:rsid w:val="001C6B94"/>
    <w:rsid w:val="001C7456"/>
    <w:rsid w:val="001C76EC"/>
    <w:rsid w:val="001C76F7"/>
    <w:rsid w:val="001D0A04"/>
    <w:rsid w:val="001D1EE8"/>
    <w:rsid w:val="001D2D10"/>
    <w:rsid w:val="001D2F2C"/>
    <w:rsid w:val="001D3460"/>
    <w:rsid w:val="001D3F1A"/>
    <w:rsid w:val="001D404D"/>
    <w:rsid w:val="001D4226"/>
    <w:rsid w:val="001D468E"/>
    <w:rsid w:val="001D469D"/>
    <w:rsid w:val="001D4AB3"/>
    <w:rsid w:val="001D5169"/>
    <w:rsid w:val="001D55AA"/>
    <w:rsid w:val="001D5B61"/>
    <w:rsid w:val="001D5FE8"/>
    <w:rsid w:val="001D73A5"/>
    <w:rsid w:val="001D7AFD"/>
    <w:rsid w:val="001E0850"/>
    <w:rsid w:val="001E115B"/>
    <w:rsid w:val="001E1720"/>
    <w:rsid w:val="001E1779"/>
    <w:rsid w:val="001E1C51"/>
    <w:rsid w:val="001E3270"/>
    <w:rsid w:val="001E4913"/>
    <w:rsid w:val="001E5240"/>
    <w:rsid w:val="001E650E"/>
    <w:rsid w:val="001E6B41"/>
    <w:rsid w:val="001E6C55"/>
    <w:rsid w:val="001E6F4D"/>
    <w:rsid w:val="001E738C"/>
    <w:rsid w:val="001E785C"/>
    <w:rsid w:val="001F0F17"/>
    <w:rsid w:val="001F106A"/>
    <w:rsid w:val="001F1358"/>
    <w:rsid w:val="001F2EE9"/>
    <w:rsid w:val="001F360D"/>
    <w:rsid w:val="001F3B5D"/>
    <w:rsid w:val="001F3D60"/>
    <w:rsid w:val="001F40DE"/>
    <w:rsid w:val="001F6FEE"/>
    <w:rsid w:val="0020010A"/>
    <w:rsid w:val="00200609"/>
    <w:rsid w:val="00200687"/>
    <w:rsid w:val="002006B0"/>
    <w:rsid w:val="002009AB"/>
    <w:rsid w:val="00200CB1"/>
    <w:rsid w:val="00201536"/>
    <w:rsid w:val="0020227E"/>
    <w:rsid w:val="0020231E"/>
    <w:rsid w:val="00203218"/>
    <w:rsid w:val="00203E63"/>
    <w:rsid w:val="002050E6"/>
    <w:rsid w:val="00205273"/>
    <w:rsid w:val="00205933"/>
    <w:rsid w:val="00205DB3"/>
    <w:rsid w:val="00205EB0"/>
    <w:rsid w:val="00205ED4"/>
    <w:rsid w:val="00206BE1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FA4"/>
    <w:rsid w:val="0021201D"/>
    <w:rsid w:val="00212F28"/>
    <w:rsid w:val="00213F6E"/>
    <w:rsid w:val="0021411D"/>
    <w:rsid w:val="00215776"/>
    <w:rsid w:val="00215BA8"/>
    <w:rsid w:val="00220552"/>
    <w:rsid w:val="00220E18"/>
    <w:rsid w:val="00221AF4"/>
    <w:rsid w:val="00222928"/>
    <w:rsid w:val="00222C25"/>
    <w:rsid w:val="00222E61"/>
    <w:rsid w:val="00223FF9"/>
    <w:rsid w:val="00224D3F"/>
    <w:rsid w:val="0022536A"/>
    <w:rsid w:val="00225B31"/>
    <w:rsid w:val="0022766E"/>
    <w:rsid w:val="00227ADA"/>
    <w:rsid w:val="00227C0F"/>
    <w:rsid w:val="0023002B"/>
    <w:rsid w:val="0023042F"/>
    <w:rsid w:val="0023077E"/>
    <w:rsid w:val="00230BAC"/>
    <w:rsid w:val="00230EEC"/>
    <w:rsid w:val="00232123"/>
    <w:rsid w:val="00233329"/>
    <w:rsid w:val="0023397D"/>
    <w:rsid w:val="00235946"/>
    <w:rsid w:val="00235A85"/>
    <w:rsid w:val="00236173"/>
    <w:rsid w:val="002366A7"/>
    <w:rsid w:val="00236A1A"/>
    <w:rsid w:val="00236C34"/>
    <w:rsid w:val="0023761E"/>
    <w:rsid w:val="00237937"/>
    <w:rsid w:val="00237CA1"/>
    <w:rsid w:val="00237F4D"/>
    <w:rsid w:val="00240EE9"/>
    <w:rsid w:val="00240EEE"/>
    <w:rsid w:val="00241177"/>
    <w:rsid w:val="00241C03"/>
    <w:rsid w:val="00241CEA"/>
    <w:rsid w:val="002422CB"/>
    <w:rsid w:val="00242F1D"/>
    <w:rsid w:val="002434F9"/>
    <w:rsid w:val="002441DD"/>
    <w:rsid w:val="002445A6"/>
    <w:rsid w:val="00247323"/>
    <w:rsid w:val="0025070A"/>
    <w:rsid w:val="00250C6F"/>
    <w:rsid w:val="00250CFB"/>
    <w:rsid w:val="00251BA9"/>
    <w:rsid w:val="0025242B"/>
    <w:rsid w:val="002524D4"/>
    <w:rsid w:val="00252DED"/>
    <w:rsid w:val="00254B38"/>
    <w:rsid w:val="00255335"/>
    <w:rsid w:val="00255343"/>
    <w:rsid w:val="00256253"/>
    <w:rsid w:val="0025662B"/>
    <w:rsid w:val="00256832"/>
    <w:rsid w:val="00256BAD"/>
    <w:rsid w:val="00256EB0"/>
    <w:rsid w:val="0025720C"/>
    <w:rsid w:val="002602F0"/>
    <w:rsid w:val="0026039D"/>
    <w:rsid w:val="0026078A"/>
    <w:rsid w:val="00262645"/>
    <w:rsid w:val="00262BFA"/>
    <w:rsid w:val="00262FF4"/>
    <w:rsid w:val="00263522"/>
    <w:rsid w:val="00264304"/>
    <w:rsid w:val="002648B6"/>
    <w:rsid w:val="00266866"/>
    <w:rsid w:val="0026741D"/>
    <w:rsid w:val="0026744D"/>
    <w:rsid w:val="00267B08"/>
    <w:rsid w:val="002707F8"/>
    <w:rsid w:val="00270A41"/>
    <w:rsid w:val="00274A69"/>
    <w:rsid w:val="002758FA"/>
    <w:rsid w:val="002766F4"/>
    <w:rsid w:val="00277652"/>
    <w:rsid w:val="002833A0"/>
    <w:rsid w:val="00283C56"/>
    <w:rsid w:val="00283CAF"/>
    <w:rsid w:val="00284B28"/>
    <w:rsid w:val="00284B68"/>
    <w:rsid w:val="00284C9A"/>
    <w:rsid w:val="00285C1B"/>
    <w:rsid w:val="00285EA4"/>
    <w:rsid w:val="00287098"/>
    <w:rsid w:val="0029115D"/>
    <w:rsid w:val="0029128B"/>
    <w:rsid w:val="0029154F"/>
    <w:rsid w:val="002916B4"/>
    <w:rsid w:val="00291B8A"/>
    <w:rsid w:val="002923C2"/>
    <w:rsid w:val="00293978"/>
    <w:rsid w:val="002939CD"/>
    <w:rsid w:val="00293C3A"/>
    <w:rsid w:val="00294330"/>
    <w:rsid w:val="002959C5"/>
    <w:rsid w:val="00296B22"/>
    <w:rsid w:val="0029733A"/>
    <w:rsid w:val="002A0A10"/>
    <w:rsid w:val="002A0C72"/>
    <w:rsid w:val="002A0F07"/>
    <w:rsid w:val="002A15BE"/>
    <w:rsid w:val="002A1609"/>
    <w:rsid w:val="002A1A71"/>
    <w:rsid w:val="002A295D"/>
    <w:rsid w:val="002A3770"/>
    <w:rsid w:val="002A4480"/>
    <w:rsid w:val="002A4608"/>
    <w:rsid w:val="002A5FDF"/>
    <w:rsid w:val="002A613E"/>
    <w:rsid w:val="002A6584"/>
    <w:rsid w:val="002A6743"/>
    <w:rsid w:val="002A7139"/>
    <w:rsid w:val="002A72A7"/>
    <w:rsid w:val="002A74FE"/>
    <w:rsid w:val="002A7DA7"/>
    <w:rsid w:val="002B09A1"/>
    <w:rsid w:val="002B27BB"/>
    <w:rsid w:val="002B289B"/>
    <w:rsid w:val="002B3F6B"/>
    <w:rsid w:val="002B5122"/>
    <w:rsid w:val="002B5B69"/>
    <w:rsid w:val="002C131E"/>
    <w:rsid w:val="002C2120"/>
    <w:rsid w:val="002C2B83"/>
    <w:rsid w:val="002C3568"/>
    <w:rsid w:val="002C4085"/>
    <w:rsid w:val="002C455F"/>
    <w:rsid w:val="002C4974"/>
    <w:rsid w:val="002C4CC4"/>
    <w:rsid w:val="002C518D"/>
    <w:rsid w:val="002C6A2D"/>
    <w:rsid w:val="002C7A0D"/>
    <w:rsid w:val="002C7A32"/>
    <w:rsid w:val="002D0327"/>
    <w:rsid w:val="002D05A6"/>
    <w:rsid w:val="002D0EBB"/>
    <w:rsid w:val="002D1718"/>
    <w:rsid w:val="002D24A3"/>
    <w:rsid w:val="002D397C"/>
    <w:rsid w:val="002D39A9"/>
    <w:rsid w:val="002D3C2F"/>
    <w:rsid w:val="002D3DA9"/>
    <w:rsid w:val="002D410B"/>
    <w:rsid w:val="002D4120"/>
    <w:rsid w:val="002D41E3"/>
    <w:rsid w:val="002D43A0"/>
    <w:rsid w:val="002D4A09"/>
    <w:rsid w:val="002D512C"/>
    <w:rsid w:val="002D51C6"/>
    <w:rsid w:val="002D5F2A"/>
    <w:rsid w:val="002D634E"/>
    <w:rsid w:val="002D652F"/>
    <w:rsid w:val="002D6A81"/>
    <w:rsid w:val="002D6EF0"/>
    <w:rsid w:val="002E24CB"/>
    <w:rsid w:val="002E29E0"/>
    <w:rsid w:val="002E311A"/>
    <w:rsid w:val="002E32B8"/>
    <w:rsid w:val="002E4836"/>
    <w:rsid w:val="002E4D76"/>
    <w:rsid w:val="002E5A02"/>
    <w:rsid w:val="002E5B9F"/>
    <w:rsid w:val="002E5C4D"/>
    <w:rsid w:val="002E60B1"/>
    <w:rsid w:val="002E61BF"/>
    <w:rsid w:val="002E66B0"/>
    <w:rsid w:val="002E7F09"/>
    <w:rsid w:val="002F126F"/>
    <w:rsid w:val="002F1619"/>
    <w:rsid w:val="002F1BEE"/>
    <w:rsid w:val="002F2F3E"/>
    <w:rsid w:val="002F2F5B"/>
    <w:rsid w:val="002F3039"/>
    <w:rsid w:val="002F53B2"/>
    <w:rsid w:val="002F55DD"/>
    <w:rsid w:val="002F570B"/>
    <w:rsid w:val="002F5DB3"/>
    <w:rsid w:val="002F5E88"/>
    <w:rsid w:val="002F74E7"/>
    <w:rsid w:val="002F77AF"/>
    <w:rsid w:val="002F78D9"/>
    <w:rsid w:val="002F7960"/>
    <w:rsid w:val="002F7BD2"/>
    <w:rsid w:val="002F7EDE"/>
    <w:rsid w:val="00300372"/>
    <w:rsid w:val="00300729"/>
    <w:rsid w:val="0030109C"/>
    <w:rsid w:val="003032D0"/>
    <w:rsid w:val="0030403F"/>
    <w:rsid w:val="0030438B"/>
    <w:rsid w:val="003043A3"/>
    <w:rsid w:val="003050E6"/>
    <w:rsid w:val="00305253"/>
    <w:rsid w:val="003068E7"/>
    <w:rsid w:val="00306F05"/>
    <w:rsid w:val="00310032"/>
    <w:rsid w:val="00310663"/>
    <w:rsid w:val="00310844"/>
    <w:rsid w:val="0031139B"/>
    <w:rsid w:val="00311BF1"/>
    <w:rsid w:val="00311FDA"/>
    <w:rsid w:val="00312477"/>
    <w:rsid w:val="003125C3"/>
    <w:rsid w:val="003126FB"/>
    <w:rsid w:val="0031311F"/>
    <w:rsid w:val="003132D5"/>
    <w:rsid w:val="00313B22"/>
    <w:rsid w:val="0031450F"/>
    <w:rsid w:val="0031451D"/>
    <w:rsid w:val="00314A39"/>
    <w:rsid w:val="00315443"/>
    <w:rsid w:val="00315711"/>
    <w:rsid w:val="00315AF9"/>
    <w:rsid w:val="003160B4"/>
    <w:rsid w:val="00316C77"/>
    <w:rsid w:val="00316CF3"/>
    <w:rsid w:val="003210CC"/>
    <w:rsid w:val="00321C00"/>
    <w:rsid w:val="00321C25"/>
    <w:rsid w:val="00322CB5"/>
    <w:rsid w:val="00323825"/>
    <w:rsid w:val="003238E5"/>
    <w:rsid w:val="00324B22"/>
    <w:rsid w:val="00325772"/>
    <w:rsid w:val="003259B6"/>
    <w:rsid w:val="00325CE0"/>
    <w:rsid w:val="003268A6"/>
    <w:rsid w:val="00326B20"/>
    <w:rsid w:val="00327571"/>
    <w:rsid w:val="00327C4E"/>
    <w:rsid w:val="00330AA1"/>
    <w:rsid w:val="00330F7A"/>
    <w:rsid w:val="0033297F"/>
    <w:rsid w:val="00332F90"/>
    <w:rsid w:val="00333BC8"/>
    <w:rsid w:val="0033470C"/>
    <w:rsid w:val="00334B18"/>
    <w:rsid w:val="0033574A"/>
    <w:rsid w:val="00336B62"/>
    <w:rsid w:val="00337643"/>
    <w:rsid w:val="00337BB4"/>
    <w:rsid w:val="003401CB"/>
    <w:rsid w:val="003402B4"/>
    <w:rsid w:val="0034047F"/>
    <w:rsid w:val="0034103F"/>
    <w:rsid w:val="003429FD"/>
    <w:rsid w:val="003449C6"/>
    <w:rsid w:val="00344E53"/>
    <w:rsid w:val="00345EF6"/>
    <w:rsid w:val="003464C2"/>
    <w:rsid w:val="00346BC0"/>
    <w:rsid w:val="00346C51"/>
    <w:rsid w:val="003478A5"/>
    <w:rsid w:val="003479AA"/>
    <w:rsid w:val="00347CCE"/>
    <w:rsid w:val="00350BC9"/>
    <w:rsid w:val="003517AB"/>
    <w:rsid w:val="00351834"/>
    <w:rsid w:val="00352453"/>
    <w:rsid w:val="0035367A"/>
    <w:rsid w:val="00353CC8"/>
    <w:rsid w:val="00354A2E"/>
    <w:rsid w:val="003554C6"/>
    <w:rsid w:val="00355C43"/>
    <w:rsid w:val="00355CDC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761"/>
    <w:rsid w:val="00361890"/>
    <w:rsid w:val="00362699"/>
    <w:rsid w:val="0036292F"/>
    <w:rsid w:val="00362972"/>
    <w:rsid w:val="0036366B"/>
    <w:rsid w:val="00364372"/>
    <w:rsid w:val="0036438A"/>
    <w:rsid w:val="0036531F"/>
    <w:rsid w:val="00365560"/>
    <w:rsid w:val="00365A27"/>
    <w:rsid w:val="00365C51"/>
    <w:rsid w:val="00366A93"/>
    <w:rsid w:val="00366BEB"/>
    <w:rsid w:val="00366FA3"/>
    <w:rsid w:val="00367588"/>
    <w:rsid w:val="00370FFA"/>
    <w:rsid w:val="003725B6"/>
    <w:rsid w:val="0037263C"/>
    <w:rsid w:val="00373730"/>
    <w:rsid w:val="00373E65"/>
    <w:rsid w:val="00373F9D"/>
    <w:rsid w:val="003744C1"/>
    <w:rsid w:val="0037523C"/>
    <w:rsid w:val="00376CB7"/>
    <w:rsid w:val="00377507"/>
    <w:rsid w:val="0037785C"/>
    <w:rsid w:val="00377A80"/>
    <w:rsid w:val="00377C2A"/>
    <w:rsid w:val="003800E4"/>
    <w:rsid w:val="0038050C"/>
    <w:rsid w:val="00381000"/>
    <w:rsid w:val="00381350"/>
    <w:rsid w:val="00383408"/>
    <w:rsid w:val="00383B95"/>
    <w:rsid w:val="00384262"/>
    <w:rsid w:val="00386584"/>
    <w:rsid w:val="00387AF5"/>
    <w:rsid w:val="00390286"/>
    <w:rsid w:val="00390B72"/>
    <w:rsid w:val="00390F70"/>
    <w:rsid w:val="0039186B"/>
    <w:rsid w:val="00391984"/>
    <w:rsid w:val="00391AAD"/>
    <w:rsid w:val="003925DE"/>
    <w:rsid w:val="003949A2"/>
    <w:rsid w:val="00394AC9"/>
    <w:rsid w:val="00395645"/>
    <w:rsid w:val="00396395"/>
    <w:rsid w:val="00396C13"/>
    <w:rsid w:val="00396CC0"/>
    <w:rsid w:val="00397F46"/>
    <w:rsid w:val="003A00FE"/>
    <w:rsid w:val="003A0A4F"/>
    <w:rsid w:val="003A1518"/>
    <w:rsid w:val="003A18DF"/>
    <w:rsid w:val="003A1C1B"/>
    <w:rsid w:val="003A2CC6"/>
    <w:rsid w:val="003A359C"/>
    <w:rsid w:val="003A3A3A"/>
    <w:rsid w:val="003A4272"/>
    <w:rsid w:val="003A4E47"/>
    <w:rsid w:val="003A537A"/>
    <w:rsid w:val="003A672F"/>
    <w:rsid w:val="003A7763"/>
    <w:rsid w:val="003A781D"/>
    <w:rsid w:val="003A7EDE"/>
    <w:rsid w:val="003B30D0"/>
    <w:rsid w:val="003B432D"/>
    <w:rsid w:val="003B54AD"/>
    <w:rsid w:val="003B5E61"/>
    <w:rsid w:val="003B6A22"/>
    <w:rsid w:val="003B74D2"/>
    <w:rsid w:val="003B74DB"/>
    <w:rsid w:val="003B7CC5"/>
    <w:rsid w:val="003C0041"/>
    <w:rsid w:val="003C1A9C"/>
    <w:rsid w:val="003C3B1D"/>
    <w:rsid w:val="003C421C"/>
    <w:rsid w:val="003C4A54"/>
    <w:rsid w:val="003C4ADD"/>
    <w:rsid w:val="003C4CB7"/>
    <w:rsid w:val="003C4CEE"/>
    <w:rsid w:val="003C5299"/>
    <w:rsid w:val="003C5433"/>
    <w:rsid w:val="003C6A7D"/>
    <w:rsid w:val="003C7053"/>
    <w:rsid w:val="003C7057"/>
    <w:rsid w:val="003D146B"/>
    <w:rsid w:val="003D35AA"/>
    <w:rsid w:val="003D3889"/>
    <w:rsid w:val="003D5CD2"/>
    <w:rsid w:val="003D615B"/>
    <w:rsid w:val="003D685E"/>
    <w:rsid w:val="003D722B"/>
    <w:rsid w:val="003D78A4"/>
    <w:rsid w:val="003E09E5"/>
    <w:rsid w:val="003E0AAF"/>
    <w:rsid w:val="003E2697"/>
    <w:rsid w:val="003E4E20"/>
    <w:rsid w:val="003E5011"/>
    <w:rsid w:val="003E6D66"/>
    <w:rsid w:val="003E780B"/>
    <w:rsid w:val="003F0066"/>
    <w:rsid w:val="003F0DC4"/>
    <w:rsid w:val="003F1193"/>
    <w:rsid w:val="003F2A00"/>
    <w:rsid w:val="003F2F38"/>
    <w:rsid w:val="003F2F6C"/>
    <w:rsid w:val="003F30E2"/>
    <w:rsid w:val="003F5198"/>
    <w:rsid w:val="003F5C56"/>
    <w:rsid w:val="003F666D"/>
    <w:rsid w:val="003F6F49"/>
    <w:rsid w:val="003F6F58"/>
    <w:rsid w:val="003F7394"/>
    <w:rsid w:val="003F7937"/>
    <w:rsid w:val="004002F8"/>
    <w:rsid w:val="00400574"/>
    <w:rsid w:val="00400EE1"/>
    <w:rsid w:val="004018AF"/>
    <w:rsid w:val="00401C4B"/>
    <w:rsid w:val="00402D19"/>
    <w:rsid w:val="00402F8C"/>
    <w:rsid w:val="00403346"/>
    <w:rsid w:val="00403A76"/>
    <w:rsid w:val="004044B9"/>
    <w:rsid w:val="004046B5"/>
    <w:rsid w:val="00404EA5"/>
    <w:rsid w:val="00405A46"/>
    <w:rsid w:val="00405AF2"/>
    <w:rsid w:val="00405C4D"/>
    <w:rsid w:val="00405C58"/>
    <w:rsid w:val="004064C6"/>
    <w:rsid w:val="00406E8D"/>
    <w:rsid w:val="004070FA"/>
    <w:rsid w:val="0040717E"/>
    <w:rsid w:val="004110E2"/>
    <w:rsid w:val="0041197E"/>
    <w:rsid w:val="00412124"/>
    <w:rsid w:val="0041331E"/>
    <w:rsid w:val="00413CF0"/>
    <w:rsid w:val="00415082"/>
    <w:rsid w:val="00415501"/>
    <w:rsid w:val="0041576A"/>
    <w:rsid w:val="00415A3D"/>
    <w:rsid w:val="0041657F"/>
    <w:rsid w:val="00416B59"/>
    <w:rsid w:val="00417877"/>
    <w:rsid w:val="00420228"/>
    <w:rsid w:val="00421018"/>
    <w:rsid w:val="004222C6"/>
    <w:rsid w:val="00425106"/>
    <w:rsid w:val="004254AB"/>
    <w:rsid w:val="00425815"/>
    <w:rsid w:val="00425838"/>
    <w:rsid w:val="00425ED7"/>
    <w:rsid w:val="00426D99"/>
    <w:rsid w:val="00427F59"/>
    <w:rsid w:val="00430CAF"/>
    <w:rsid w:val="00430D6E"/>
    <w:rsid w:val="00432067"/>
    <w:rsid w:val="004320B8"/>
    <w:rsid w:val="00432956"/>
    <w:rsid w:val="004331DC"/>
    <w:rsid w:val="00433345"/>
    <w:rsid w:val="00433D63"/>
    <w:rsid w:val="004342A1"/>
    <w:rsid w:val="0043504E"/>
    <w:rsid w:val="00437211"/>
    <w:rsid w:val="00440128"/>
    <w:rsid w:val="0044093C"/>
    <w:rsid w:val="00443789"/>
    <w:rsid w:val="00443C99"/>
    <w:rsid w:val="00443EBD"/>
    <w:rsid w:val="00444C51"/>
    <w:rsid w:val="00445A22"/>
    <w:rsid w:val="00445E9E"/>
    <w:rsid w:val="00445ED2"/>
    <w:rsid w:val="004467AF"/>
    <w:rsid w:val="00447DA0"/>
    <w:rsid w:val="004509F0"/>
    <w:rsid w:val="0045104B"/>
    <w:rsid w:val="004513B1"/>
    <w:rsid w:val="00451F12"/>
    <w:rsid w:val="0045283A"/>
    <w:rsid w:val="00453A66"/>
    <w:rsid w:val="00453F7C"/>
    <w:rsid w:val="00455D01"/>
    <w:rsid w:val="00455FE3"/>
    <w:rsid w:val="00456922"/>
    <w:rsid w:val="004600B1"/>
    <w:rsid w:val="004607F0"/>
    <w:rsid w:val="00461D82"/>
    <w:rsid w:val="004621AD"/>
    <w:rsid w:val="00464BC5"/>
    <w:rsid w:val="00466345"/>
    <w:rsid w:val="00466F4C"/>
    <w:rsid w:val="00467457"/>
    <w:rsid w:val="00467C30"/>
    <w:rsid w:val="00467EAF"/>
    <w:rsid w:val="00470204"/>
    <w:rsid w:val="004705D1"/>
    <w:rsid w:val="004709CD"/>
    <w:rsid w:val="004727AA"/>
    <w:rsid w:val="00472AB5"/>
    <w:rsid w:val="00473011"/>
    <w:rsid w:val="00473A96"/>
    <w:rsid w:val="00473BA2"/>
    <w:rsid w:val="004769A1"/>
    <w:rsid w:val="004770C0"/>
    <w:rsid w:val="00477958"/>
    <w:rsid w:val="00477985"/>
    <w:rsid w:val="00477DE5"/>
    <w:rsid w:val="00480068"/>
    <w:rsid w:val="004802A5"/>
    <w:rsid w:val="0048190B"/>
    <w:rsid w:val="00482A62"/>
    <w:rsid w:val="00482C9A"/>
    <w:rsid w:val="00483DC4"/>
    <w:rsid w:val="00484217"/>
    <w:rsid w:val="00484625"/>
    <w:rsid w:val="00484D6D"/>
    <w:rsid w:val="00485472"/>
    <w:rsid w:val="004861F8"/>
    <w:rsid w:val="004868E0"/>
    <w:rsid w:val="0048771A"/>
    <w:rsid w:val="004879C8"/>
    <w:rsid w:val="00487F14"/>
    <w:rsid w:val="004902E6"/>
    <w:rsid w:val="004915D1"/>
    <w:rsid w:val="004928DA"/>
    <w:rsid w:val="004930EC"/>
    <w:rsid w:val="0049383F"/>
    <w:rsid w:val="00493AB5"/>
    <w:rsid w:val="00494223"/>
    <w:rsid w:val="00494503"/>
    <w:rsid w:val="00494DD2"/>
    <w:rsid w:val="004953B2"/>
    <w:rsid w:val="00497163"/>
    <w:rsid w:val="004A19C9"/>
    <w:rsid w:val="004A1A78"/>
    <w:rsid w:val="004A324D"/>
    <w:rsid w:val="004A35E4"/>
    <w:rsid w:val="004A3D3B"/>
    <w:rsid w:val="004A48D2"/>
    <w:rsid w:val="004A4D58"/>
    <w:rsid w:val="004A55EE"/>
    <w:rsid w:val="004A5A17"/>
    <w:rsid w:val="004A5FFD"/>
    <w:rsid w:val="004A66B2"/>
    <w:rsid w:val="004A6902"/>
    <w:rsid w:val="004A6D55"/>
    <w:rsid w:val="004A6EAC"/>
    <w:rsid w:val="004A7672"/>
    <w:rsid w:val="004B00B0"/>
    <w:rsid w:val="004B06DA"/>
    <w:rsid w:val="004B27F3"/>
    <w:rsid w:val="004B28A2"/>
    <w:rsid w:val="004B29E5"/>
    <w:rsid w:val="004B2E83"/>
    <w:rsid w:val="004B566B"/>
    <w:rsid w:val="004B63F6"/>
    <w:rsid w:val="004B6A28"/>
    <w:rsid w:val="004B6BEC"/>
    <w:rsid w:val="004C086A"/>
    <w:rsid w:val="004C1385"/>
    <w:rsid w:val="004C17BC"/>
    <w:rsid w:val="004C1DAA"/>
    <w:rsid w:val="004C2575"/>
    <w:rsid w:val="004C336F"/>
    <w:rsid w:val="004C3716"/>
    <w:rsid w:val="004C3A14"/>
    <w:rsid w:val="004C3A2E"/>
    <w:rsid w:val="004C3B2F"/>
    <w:rsid w:val="004C3CD6"/>
    <w:rsid w:val="004C3CDD"/>
    <w:rsid w:val="004C4E94"/>
    <w:rsid w:val="004C5499"/>
    <w:rsid w:val="004C6190"/>
    <w:rsid w:val="004C6B44"/>
    <w:rsid w:val="004C6DE1"/>
    <w:rsid w:val="004C76BA"/>
    <w:rsid w:val="004C78BB"/>
    <w:rsid w:val="004C7975"/>
    <w:rsid w:val="004C7BF6"/>
    <w:rsid w:val="004D0B62"/>
    <w:rsid w:val="004D2314"/>
    <w:rsid w:val="004D2AA6"/>
    <w:rsid w:val="004D3B5A"/>
    <w:rsid w:val="004D408C"/>
    <w:rsid w:val="004D48F4"/>
    <w:rsid w:val="004D4EEA"/>
    <w:rsid w:val="004D6FCD"/>
    <w:rsid w:val="004D7EB3"/>
    <w:rsid w:val="004E0926"/>
    <w:rsid w:val="004E1938"/>
    <w:rsid w:val="004E1D95"/>
    <w:rsid w:val="004E2AD9"/>
    <w:rsid w:val="004E3D6C"/>
    <w:rsid w:val="004E3E38"/>
    <w:rsid w:val="004E48B4"/>
    <w:rsid w:val="004E4BA1"/>
    <w:rsid w:val="004E4E6D"/>
    <w:rsid w:val="004E5109"/>
    <w:rsid w:val="004E522A"/>
    <w:rsid w:val="004E54D2"/>
    <w:rsid w:val="004E6CC2"/>
    <w:rsid w:val="004E7153"/>
    <w:rsid w:val="004E74D4"/>
    <w:rsid w:val="004E75FB"/>
    <w:rsid w:val="004E7B95"/>
    <w:rsid w:val="004E7BEE"/>
    <w:rsid w:val="004E7DA9"/>
    <w:rsid w:val="004F1068"/>
    <w:rsid w:val="004F1CBB"/>
    <w:rsid w:val="004F2191"/>
    <w:rsid w:val="004F234F"/>
    <w:rsid w:val="004F292E"/>
    <w:rsid w:val="004F30A7"/>
    <w:rsid w:val="004F58E6"/>
    <w:rsid w:val="004F6138"/>
    <w:rsid w:val="004F64B5"/>
    <w:rsid w:val="004F6772"/>
    <w:rsid w:val="004F71C2"/>
    <w:rsid w:val="004F758D"/>
    <w:rsid w:val="004F7997"/>
    <w:rsid w:val="00501D33"/>
    <w:rsid w:val="00501F2F"/>
    <w:rsid w:val="00501F8B"/>
    <w:rsid w:val="00501FFD"/>
    <w:rsid w:val="005025C3"/>
    <w:rsid w:val="005026A7"/>
    <w:rsid w:val="0050391D"/>
    <w:rsid w:val="005049FE"/>
    <w:rsid w:val="00504D6D"/>
    <w:rsid w:val="0050566B"/>
    <w:rsid w:val="005074A9"/>
    <w:rsid w:val="0051015F"/>
    <w:rsid w:val="00510301"/>
    <w:rsid w:val="005106E7"/>
    <w:rsid w:val="00510F20"/>
    <w:rsid w:val="00511374"/>
    <w:rsid w:val="00511982"/>
    <w:rsid w:val="00511E52"/>
    <w:rsid w:val="00511F24"/>
    <w:rsid w:val="00513D88"/>
    <w:rsid w:val="00513F57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177D"/>
    <w:rsid w:val="0052279E"/>
    <w:rsid w:val="005227E5"/>
    <w:rsid w:val="0052310C"/>
    <w:rsid w:val="0052387D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FB6"/>
    <w:rsid w:val="00531077"/>
    <w:rsid w:val="005314A2"/>
    <w:rsid w:val="00532425"/>
    <w:rsid w:val="00532B00"/>
    <w:rsid w:val="00533064"/>
    <w:rsid w:val="005330A7"/>
    <w:rsid w:val="0053329C"/>
    <w:rsid w:val="005337CE"/>
    <w:rsid w:val="00533C23"/>
    <w:rsid w:val="00534A6C"/>
    <w:rsid w:val="00534D6D"/>
    <w:rsid w:val="005355C8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DF4"/>
    <w:rsid w:val="00543FE3"/>
    <w:rsid w:val="00544C37"/>
    <w:rsid w:val="00544C38"/>
    <w:rsid w:val="00546C06"/>
    <w:rsid w:val="00546E2C"/>
    <w:rsid w:val="0054758F"/>
    <w:rsid w:val="005500A9"/>
    <w:rsid w:val="00550ECB"/>
    <w:rsid w:val="00551961"/>
    <w:rsid w:val="005521E1"/>
    <w:rsid w:val="0055318A"/>
    <w:rsid w:val="00553267"/>
    <w:rsid w:val="00553C23"/>
    <w:rsid w:val="00553FC9"/>
    <w:rsid w:val="005542E9"/>
    <w:rsid w:val="005552AB"/>
    <w:rsid w:val="005552D9"/>
    <w:rsid w:val="0055569D"/>
    <w:rsid w:val="00556053"/>
    <w:rsid w:val="00556AE3"/>
    <w:rsid w:val="00556FF1"/>
    <w:rsid w:val="00557336"/>
    <w:rsid w:val="00557C0E"/>
    <w:rsid w:val="00557C1A"/>
    <w:rsid w:val="00557CFD"/>
    <w:rsid w:val="00557E18"/>
    <w:rsid w:val="005601EB"/>
    <w:rsid w:val="0056063F"/>
    <w:rsid w:val="00561074"/>
    <w:rsid w:val="00561EA7"/>
    <w:rsid w:val="0056204E"/>
    <w:rsid w:val="00562B17"/>
    <w:rsid w:val="00563D7C"/>
    <w:rsid w:val="00563DEB"/>
    <w:rsid w:val="005642BA"/>
    <w:rsid w:val="0056452F"/>
    <w:rsid w:val="0056497F"/>
    <w:rsid w:val="00565200"/>
    <w:rsid w:val="0056563C"/>
    <w:rsid w:val="0056657D"/>
    <w:rsid w:val="0056665D"/>
    <w:rsid w:val="005667F8"/>
    <w:rsid w:val="0057145E"/>
    <w:rsid w:val="005717E1"/>
    <w:rsid w:val="005720C3"/>
    <w:rsid w:val="00572327"/>
    <w:rsid w:val="00572494"/>
    <w:rsid w:val="0057262F"/>
    <w:rsid w:val="00572DAD"/>
    <w:rsid w:val="005748F5"/>
    <w:rsid w:val="0057541E"/>
    <w:rsid w:val="00575A0B"/>
    <w:rsid w:val="00577443"/>
    <w:rsid w:val="0058055B"/>
    <w:rsid w:val="005812AB"/>
    <w:rsid w:val="005819A8"/>
    <w:rsid w:val="00581E5C"/>
    <w:rsid w:val="00582269"/>
    <w:rsid w:val="00582A3C"/>
    <w:rsid w:val="00583682"/>
    <w:rsid w:val="00583ED8"/>
    <w:rsid w:val="0058404D"/>
    <w:rsid w:val="00584517"/>
    <w:rsid w:val="00584B56"/>
    <w:rsid w:val="005853A2"/>
    <w:rsid w:val="005858D5"/>
    <w:rsid w:val="00585A50"/>
    <w:rsid w:val="005866E9"/>
    <w:rsid w:val="005869ED"/>
    <w:rsid w:val="0058745D"/>
    <w:rsid w:val="00590111"/>
    <w:rsid w:val="005905A2"/>
    <w:rsid w:val="00590A51"/>
    <w:rsid w:val="00591D37"/>
    <w:rsid w:val="00593B91"/>
    <w:rsid w:val="005946C8"/>
    <w:rsid w:val="00595B1F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1126"/>
    <w:rsid w:val="005A1772"/>
    <w:rsid w:val="005A17D2"/>
    <w:rsid w:val="005A235A"/>
    <w:rsid w:val="005A2477"/>
    <w:rsid w:val="005A2FD9"/>
    <w:rsid w:val="005A3696"/>
    <w:rsid w:val="005A4411"/>
    <w:rsid w:val="005A4D23"/>
    <w:rsid w:val="005A5FF3"/>
    <w:rsid w:val="005A690F"/>
    <w:rsid w:val="005A70B6"/>
    <w:rsid w:val="005A73A7"/>
    <w:rsid w:val="005B008B"/>
    <w:rsid w:val="005B05F2"/>
    <w:rsid w:val="005B0688"/>
    <w:rsid w:val="005B07AA"/>
    <w:rsid w:val="005B0D17"/>
    <w:rsid w:val="005B20E6"/>
    <w:rsid w:val="005B2FE2"/>
    <w:rsid w:val="005B39F7"/>
    <w:rsid w:val="005B3B0D"/>
    <w:rsid w:val="005B4937"/>
    <w:rsid w:val="005B4C45"/>
    <w:rsid w:val="005B52F3"/>
    <w:rsid w:val="005B6389"/>
    <w:rsid w:val="005B680C"/>
    <w:rsid w:val="005B684F"/>
    <w:rsid w:val="005B7EE6"/>
    <w:rsid w:val="005C0293"/>
    <w:rsid w:val="005C042C"/>
    <w:rsid w:val="005C07D5"/>
    <w:rsid w:val="005C0D78"/>
    <w:rsid w:val="005C0DC4"/>
    <w:rsid w:val="005C1080"/>
    <w:rsid w:val="005C10C9"/>
    <w:rsid w:val="005C2212"/>
    <w:rsid w:val="005C23AD"/>
    <w:rsid w:val="005C2E2F"/>
    <w:rsid w:val="005C3F48"/>
    <w:rsid w:val="005C4003"/>
    <w:rsid w:val="005C4930"/>
    <w:rsid w:val="005C4B65"/>
    <w:rsid w:val="005C5104"/>
    <w:rsid w:val="005C5D49"/>
    <w:rsid w:val="005C608C"/>
    <w:rsid w:val="005C688A"/>
    <w:rsid w:val="005D2C9B"/>
    <w:rsid w:val="005D3382"/>
    <w:rsid w:val="005D42BF"/>
    <w:rsid w:val="005D531B"/>
    <w:rsid w:val="005D68FF"/>
    <w:rsid w:val="005D6E11"/>
    <w:rsid w:val="005D7034"/>
    <w:rsid w:val="005D7D7C"/>
    <w:rsid w:val="005D7D88"/>
    <w:rsid w:val="005E0156"/>
    <w:rsid w:val="005E0A82"/>
    <w:rsid w:val="005E0D80"/>
    <w:rsid w:val="005E19A7"/>
    <w:rsid w:val="005E19E8"/>
    <w:rsid w:val="005E37AD"/>
    <w:rsid w:val="005E48FC"/>
    <w:rsid w:val="005E49F3"/>
    <w:rsid w:val="005E578B"/>
    <w:rsid w:val="005E7931"/>
    <w:rsid w:val="005F0153"/>
    <w:rsid w:val="005F02E6"/>
    <w:rsid w:val="005F0D0A"/>
    <w:rsid w:val="005F16E5"/>
    <w:rsid w:val="005F1930"/>
    <w:rsid w:val="005F2D15"/>
    <w:rsid w:val="005F30D2"/>
    <w:rsid w:val="005F4B73"/>
    <w:rsid w:val="005F4F5F"/>
    <w:rsid w:val="005F6F26"/>
    <w:rsid w:val="00600E83"/>
    <w:rsid w:val="00600F00"/>
    <w:rsid w:val="00601A06"/>
    <w:rsid w:val="00602B75"/>
    <w:rsid w:val="00602CBE"/>
    <w:rsid w:val="00603489"/>
    <w:rsid w:val="00603A87"/>
    <w:rsid w:val="00605001"/>
    <w:rsid w:val="00605480"/>
    <w:rsid w:val="00605FC4"/>
    <w:rsid w:val="0060601C"/>
    <w:rsid w:val="00606DBB"/>
    <w:rsid w:val="00607956"/>
    <w:rsid w:val="00607AF1"/>
    <w:rsid w:val="00610306"/>
    <w:rsid w:val="00610A23"/>
    <w:rsid w:val="006111DF"/>
    <w:rsid w:val="0061210C"/>
    <w:rsid w:val="00612226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66A"/>
    <w:rsid w:val="006179E0"/>
    <w:rsid w:val="00617B31"/>
    <w:rsid w:val="00620192"/>
    <w:rsid w:val="00620FFD"/>
    <w:rsid w:val="00621DB5"/>
    <w:rsid w:val="00621F69"/>
    <w:rsid w:val="006223F0"/>
    <w:rsid w:val="0062340C"/>
    <w:rsid w:val="00624795"/>
    <w:rsid w:val="00624C17"/>
    <w:rsid w:val="00624E07"/>
    <w:rsid w:val="006251B1"/>
    <w:rsid w:val="00625CD5"/>
    <w:rsid w:val="006269AE"/>
    <w:rsid w:val="00626FDE"/>
    <w:rsid w:val="006328B8"/>
    <w:rsid w:val="006331FF"/>
    <w:rsid w:val="0063349D"/>
    <w:rsid w:val="006338CD"/>
    <w:rsid w:val="00633A53"/>
    <w:rsid w:val="00634D9A"/>
    <w:rsid w:val="0063518E"/>
    <w:rsid w:val="00636287"/>
    <w:rsid w:val="00636CAD"/>
    <w:rsid w:val="0063718F"/>
    <w:rsid w:val="006372A2"/>
    <w:rsid w:val="00637D6B"/>
    <w:rsid w:val="0064119C"/>
    <w:rsid w:val="0064139B"/>
    <w:rsid w:val="00641E37"/>
    <w:rsid w:val="00643208"/>
    <w:rsid w:val="00643F57"/>
    <w:rsid w:val="00645120"/>
    <w:rsid w:val="00646E22"/>
    <w:rsid w:val="00647C2F"/>
    <w:rsid w:val="006507B1"/>
    <w:rsid w:val="0065082A"/>
    <w:rsid w:val="0065112C"/>
    <w:rsid w:val="00651399"/>
    <w:rsid w:val="00651516"/>
    <w:rsid w:val="00652257"/>
    <w:rsid w:val="00652BC2"/>
    <w:rsid w:val="00653488"/>
    <w:rsid w:val="00654071"/>
    <w:rsid w:val="00654D92"/>
    <w:rsid w:val="00654FD1"/>
    <w:rsid w:val="0065580E"/>
    <w:rsid w:val="006565A2"/>
    <w:rsid w:val="00656C2D"/>
    <w:rsid w:val="00656C6F"/>
    <w:rsid w:val="00657246"/>
    <w:rsid w:val="00660809"/>
    <w:rsid w:val="00661728"/>
    <w:rsid w:val="00661C3B"/>
    <w:rsid w:val="006630BD"/>
    <w:rsid w:val="00663196"/>
    <w:rsid w:val="006635DF"/>
    <w:rsid w:val="00665102"/>
    <w:rsid w:val="00665FD5"/>
    <w:rsid w:val="00666E72"/>
    <w:rsid w:val="00670808"/>
    <w:rsid w:val="00671ACE"/>
    <w:rsid w:val="006742E6"/>
    <w:rsid w:val="0067468D"/>
    <w:rsid w:val="00674EE6"/>
    <w:rsid w:val="0067540A"/>
    <w:rsid w:val="0067556D"/>
    <w:rsid w:val="0067596D"/>
    <w:rsid w:val="006760D6"/>
    <w:rsid w:val="006760E7"/>
    <w:rsid w:val="0067666F"/>
    <w:rsid w:val="00676A82"/>
    <w:rsid w:val="00677DF6"/>
    <w:rsid w:val="006804B6"/>
    <w:rsid w:val="00680C5C"/>
    <w:rsid w:val="00681383"/>
    <w:rsid w:val="006814B6"/>
    <w:rsid w:val="006814C5"/>
    <w:rsid w:val="006817F3"/>
    <w:rsid w:val="00681A05"/>
    <w:rsid w:val="00681ED5"/>
    <w:rsid w:val="00683416"/>
    <w:rsid w:val="00683899"/>
    <w:rsid w:val="0068460A"/>
    <w:rsid w:val="00685972"/>
    <w:rsid w:val="00685AA0"/>
    <w:rsid w:val="006866F6"/>
    <w:rsid w:val="00687286"/>
    <w:rsid w:val="00687EB4"/>
    <w:rsid w:val="00687F95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644"/>
    <w:rsid w:val="0069512B"/>
    <w:rsid w:val="006955EC"/>
    <w:rsid w:val="00696621"/>
    <w:rsid w:val="00696708"/>
    <w:rsid w:val="00696805"/>
    <w:rsid w:val="0069727D"/>
    <w:rsid w:val="0069791F"/>
    <w:rsid w:val="00697B4B"/>
    <w:rsid w:val="00697C04"/>
    <w:rsid w:val="006A0735"/>
    <w:rsid w:val="006A1529"/>
    <w:rsid w:val="006A186E"/>
    <w:rsid w:val="006A2709"/>
    <w:rsid w:val="006A2927"/>
    <w:rsid w:val="006A322D"/>
    <w:rsid w:val="006A4A70"/>
    <w:rsid w:val="006A4AA6"/>
    <w:rsid w:val="006A5420"/>
    <w:rsid w:val="006A6A5B"/>
    <w:rsid w:val="006A7022"/>
    <w:rsid w:val="006A7EAC"/>
    <w:rsid w:val="006B0E28"/>
    <w:rsid w:val="006B1380"/>
    <w:rsid w:val="006B184F"/>
    <w:rsid w:val="006B18A7"/>
    <w:rsid w:val="006B18D3"/>
    <w:rsid w:val="006B1A00"/>
    <w:rsid w:val="006B1B67"/>
    <w:rsid w:val="006B38CA"/>
    <w:rsid w:val="006B5293"/>
    <w:rsid w:val="006B57C1"/>
    <w:rsid w:val="006B5AC1"/>
    <w:rsid w:val="006B614A"/>
    <w:rsid w:val="006B642D"/>
    <w:rsid w:val="006B74A4"/>
    <w:rsid w:val="006B7718"/>
    <w:rsid w:val="006B7797"/>
    <w:rsid w:val="006C03A0"/>
    <w:rsid w:val="006C09B2"/>
    <w:rsid w:val="006C0BF2"/>
    <w:rsid w:val="006C140D"/>
    <w:rsid w:val="006C41F0"/>
    <w:rsid w:val="006C46FD"/>
    <w:rsid w:val="006C4EAB"/>
    <w:rsid w:val="006C6112"/>
    <w:rsid w:val="006C636A"/>
    <w:rsid w:val="006C7135"/>
    <w:rsid w:val="006C746E"/>
    <w:rsid w:val="006C7E63"/>
    <w:rsid w:val="006C7E6F"/>
    <w:rsid w:val="006C7F1E"/>
    <w:rsid w:val="006D042F"/>
    <w:rsid w:val="006D0AF0"/>
    <w:rsid w:val="006D1124"/>
    <w:rsid w:val="006D130B"/>
    <w:rsid w:val="006D2512"/>
    <w:rsid w:val="006D3926"/>
    <w:rsid w:val="006D3A97"/>
    <w:rsid w:val="006D3F7E"/>
    <w:rsid w:val="006D431B"/>
    <w:rsid w:val="006D4C45"/>
    <w:rsid w:val="006D4D7A"/>
    <w:rsid w:val="006D52A0"/>
    <w:rsid w:val="006D59B5"/>
    <w:rsid w:val="006D6B14"/>
    <w:rsid w:val="006D6DEB"/>
    <w:rsid w:val="006D6ED5"/>
    <w:rsid w:val="006D7AED"/>
    <w:rsid w:val="006E03AD"/>
    <w:rsid w:val="006E099B"/>
    <w:rsid w:val="006E0F78"/>
    <w:rsid w:val="006E1535"/>
    <w:rsid w:val="006E226D"/>
    <w:rsid w:val="006E3690"/>
    <w:rsid w:val="006E38C4"/>
    <w:rsid w:val="006E55C1"/>
    <w:rsid w:val="006E6F1D"/>
    <w:rsid w:val="006E71B6"/>
    <w:rsid w:val="006E755A"/>
    <w:rsid w:val="006F0898"/>
    <w:rsid w:val="006F1A64"/>
    <w:rsid w:val="006F253A"/>
    <w:rsid w:val="006F3B24"/>
    <w:rsid w:val="006F45C2"/>
    <w:rsid w:val="006F4A0A"/>
    <w:rsid w:val="006F4F1F"/>
    <w:rsid w:val="006F549A"/>
    <w:rsid w:val="006F5555"/>
    <w:rsid w:val="006F619F"/>
    <w:rsid w:val="006F6E2C"/>
    <w:rsid w:val="006F6E58"/>
    <w:rsid w:val="006F7194"/>
    <w:rsid w:val="006F77A1"/>
    <w:rsid w:val="006F7FE5"/>
    <w:rsid w:val="007009F8"/>
    <w:rsid w:val="00702C34"/>
    <w:rsid w:val="007033C5"/>
    <w:rsid w:val="0070401D"/>
    <w:rsid w:val="00704328"/>
    <w:rsid w:val="007044BB"/>
    <w:rsid w:val="00704B59"/>
    <w:rsid w:val="00704D60"/>
    <w:rsid w:val="0070705A"/>
    <w:rsid w:val="007071D2"/>
    <w:rsid w:val="00707AE5"/>
    <w:rsid w:val="00707E8A"/>
    <w:rsid w:val="00710660"/>
    <w:rsid w:val="007110D7"/>
    <w:rsid w:val="00711344"/>
    <w:rsid w:val="0071203C"/>
    <w:rsid w:val="007120BE"/>
    <w:rsid w:val="007128A9"/>
    <w:rsid w:val="00713DEE"/>
    <w:rsid w:val="00714A1D"/>
    <w:rsid w:val="00714F25"/>
    <w:rsid w:val="00715B4F"/>
    <w:rsid w:val="00716846"/>
    <w:rsid w:val="00716B19"/>
    <w:rsid w:val="00717425"/>
    <w:rsid w:val="00720042"/>
    <w:rsid w:val="007202DE"/>
    <w:rsid w:val="00721166"/>
    <w:rsid w:val="0072162F"/>
    <w:rsid w:val="00721A69"/>
    <w:rsid w:val="00721CE0"/>
    <w:rsid w:val="0072263D"/>
    <w:rsid w:val="00722A39"/>
    <w:rsid w:val="00722D9E"/>
    <w:rsid w:val="00723018"/>
    <w:rsid w:val="007239AD"/>
    <w:rsid w:val="00723BC0"/>
    <w:rsid w:val="00724CB3"/>
    <w:rsid w:val="00724F26"/>
    <w:rsid w:val="007251C6"/>
    <w:rsid w:val="00725D91"/>
    <w:rsid w:val="00725EBE"/>
    <w:rsid w:val="007260A2"/>
    <w:rsid w:val="00726661"/>
    <w:rsid w:val="00726E64"/>
    <w:rsid w:val="00726EF4"/>
    <w:rsid w:val="0073056B"/>
    <w:rsid w:val="00730AD5"/>
    <w:rsid w:val="00730EEE"/>
    <w:rsid w:val="007318E7"/>
    <w:rsid w:val="00732114"/>
    <w:rsid w:val="00733274"/>
    <w:rsid w:val="00733635"/>
    <w:rsid w:val="00734078"/>
    <w:rsid w:val="0073516E"/>
    <w:rsid w:val="0073735F"/>
    <w:rsid w:val="00737702"/>
    <w:rsid w:val="00740800"/>
    <w:rsid w:val="007409E5"/>
    <w:rsid w:val="00741065"/>
    <w:rsid w:val="00741438"/>
    <w:rsid w:val="00743A5F"/>
    <w:rsid w:val="007443BF"/>
    <w:rsid w:val="00744D0E"/>
    <w:rsid w:val="007452A8"/>
    <w:rsid w:val="00745E70"/>
    <w:rsid w:val="007460D3"/>
    <w:rsid w:val="007462C0"/>
    <w:rsid w:val="00746386"/>
    <w:rsid w:val="0074668F"/>
    <w:rsid w:val="007467E7"/>
    <w:rsid w:val="00746C2A"/>
    <w:rsid w:val="007476D1"/>
    <w:rsid w:val="00750691"/>
    <w:rsid w:val="00750EC2"/>
    <w:rsid w:val="007521D8"/>
    <w:rsid w:val="00752D33"/>
    <w:rsid w:val="00752EBA"/>
    <w:rsid w:val="007532D1"/>
    <w:rsid w:val="007539EA"/>
    <w:rsid w:val="00753D0F"/>
    <w:rsid w:val="00754245"/>
    <w:rsid w:val="007546DA"/>
    <w:rsid w:val="007549DD"/>
    <w:rsid w:val="00754CD4"/>
    <w:rsid w:val="00754D99"/>
    <w:rsid w:val="00754F2E"/>
    <w:rsid w:val="007551B6"/>
    <w:rsid w:val="007567A7"/>
    <w:rsid w:val="00756A83"/>
    <w:rsid w:val="0075734B"/>
    <w:rsid w:val="0075735B"/>
    <w:rsid w:val="00757BC7"/>
    <w:rsid w:val="007603BC"/>
    <w:rsid w:val="0076062A"/>
    <w:rsid w:val="00760679"/>
    <w:rsid w:val="0076139A"/>
    <w:rsid w:val="00761961"/>
    <w:rsid w:val="00761A3F"/>
    <w:rsid w:val="00761F07"/>
    <w:rsid w:val="007624CB"/>
    <w:rsid w:val="007624D7"/>
    <w:rsid w:val="00762EA8"/>
    <w:rsid w:val="00762F77"/>
    <w:rsid w:val="0076386A"/>
    <w:rsid w:val="0076482C"/>
    <w:rsid w:val="00764CD7"/>
    <w:rsid w:val="007651F9"/>
    <w:rsid w:val="00767ED0"/>
    <w:rsid w:val="00771BF8"/>
    <w:rsid w:val="0077284A"/>
    <w:rsid w:val="00772AA5"/>
    <w:rsid w:val="00772BEC"/>
    <w:rsid w:val="00772F19"/>
    <w:rsid w:val="007732E2"/>
    <w:rsid w:val="0077383C"/>
    <w:rsid w:val="007739A1"/>
    <w:rsid w:val="00773F00"/>
    <w:rsid w:val="007748D7"/>
    <w:rsid w:val="007749D8"/>
    <w:rsid w:val="00774ADF"/>
    <w:rsid w:val="00774D0E"/>
    <w:rsid w:val="00774F2F"/>
    <w:rsid w:val="00775632"/>
    <w:rsid w:val="007756FD"/>
    <w:rsid w:val="007760F5"/>
    <w:rsid w:val="00776EA0"/>
    <w:rsid w:val="007771E2"/>
    <w:rsid w:val="00777DD4"/>
    <w:rsid w:val="00781719"/>
    <w:rsid w:val="00782142"/>
    <w:rsid w:val="00782B6E"/>
    <w:rsid w:val="00783383"/>
    <w:rsid w:val="007841B2"/>
    <w:rsid w:val="007846BA"/>
    <w:rsid w:val="007854C5"/>
    <w:rsid w:val="007861D3"/>
    <w:rsid w:val="00786777"/>
    <w:rsid w:val="00786AA9"/>
    <w:rsid w:val="00786CAD"/>
    <w:rsid w:val="00787DE6"/>
    <w:rsid w:val="007901B9"/>
    <w:rsid w:val="00791C8A"/>
    <w:rsid w:val="00791EEB"/>
    <w:rsid w:val="0079209C"/>
    <w:rsid w:val="007923FC"/>
    <w:rsid w:val="00793085"/>
    <w:rsid w:val="0079436E"/>
    <w:rsid w:val="00797502"/>
    <w:rsid w:val="007975D3"/>
    <w:rsid w:val="007A0516"/>
    <w:rsid w:val="007A07A0"/>
    <w:rsid w:val="007A0CB1"/>
    <w:rsid w:val="007A0D9A"/>
    <w:rsid w:val="007A0E51"/>
    <w:rsid w:val="007A0ECF"/>
    <w:rsid w:val="007A185C"/>
    <w:rsid w:val="007A2014"/>
    <w:rsid w:val="007A28C5"/>
    <w:rsid w:val="007A36B8"/>
    <w:rsid w:val="007A37AE"/>
    <w:rsid w:val="007A37FC"/>
    <w:rsid w:val="007A3EAD"/>
    <w:rsid w:val="007A4894"/>
    <w:rsid w:val="007A587B"/>
    <w:rsid w:val="007A5E41"/>
    <w:rsid w:val="007A5ECE"/>
    <w:rsid w:val="007A606A"/>
    <w:rsid w:val="007B0CBA"/>
    <w:rsid w:val="007B0E31"/>
    <w:rsid w:val="007B10B1"/>
    <w:rsid w:val="007B1D12"/>
    <w:rsid w:val="007B1DD8"/>
    <w:rsid w:val="007B2474"/>
    <w:rsid w:val="007B3384"/>
    <w:rsid w:val="007B3B90"/>
    <w:rsid w:val="007B49F3"/>
    <w:rsid w:val="007B5524"/>
    <w:rsid w:val="007B57B2"/>
    <w:rsid w:val="007B5A29"/>
    <w:rsid w:val="007B5AB6"/>
    <w:rsid w:val="007B6781"/>
    <w:rsid w:val="007B6B4C"/>
    <w:rsid w:val="007B6CC2"/>
    <w:rsid w:val="007B72E3"/>
    <w:rsid w:val="007C0373"/>
    <w:rsid w:val="007C055E"/>
    <w:rsid w:val="007C076B"/>
    <w:rsid w:val="007C12CB"/>
    <w:rsid w:val="007C1438"/>
    <w:rsid w:val="007C194C"/>
    <w:rsid w:val="007C1B70"/>
    <w:rsid w:val="007C2030"/>
    <w:rsid w:val="007C30CF"/>
    <w:rsid w:val="007C6F5C"/>
    <w:rsid w:val="007C75C2"/>
    <w:rsid w:val="007D1EDA"/>
    <w:rsid w:val="007D23BA"/>
    <w:rsid w:val="007D245C"/>
    <w:rsid w:val="007D2ED6"/>
    <w:rsid w:val="007D305B"/>
    <w:rsid w:val="007D3BE8"/>
    <w:rsid w:val="007D3D51"/>
    <w:rsid w:val="007D517A"/>
    <w:rsid w:val="007D6DD2"/>
    <w:rsid w:val="007D73A8"/>
    <w:rsid w:val="007E0BEC"/>
    <w:rsid w:val="007E0C0F"/>
    <w:rsid w:val="007E0D67"/>
    <w:rsid w:val="007E1DB7"/>
    <w:rsid w:val="007E24A2"/>
    <w:rsid w:val="007E2644"/>
    <w:rsid w:val="007E3455"/>
    <w:rsid w:val="007E498B"/>
    <w:rsid w:val="007E56CF"/>
    <w:rsid w:val="007E5811"/>
    <w:rsid w:val="007E5996"/>
    <w:rsid w:val="007E5F28"/>
    <w:rsid w:val="007E7177"/>
    <w:rsid w:val="007E7BF1"/>
    <w:rsid w:val="007F00C2"/>
    <w:rsid w:val="007F0CF4"/>
    <w:rsid w:val="007F0E66"/>
    <w:rsid w:val="007F1689"/>
    <w:rsid w:val="007F1840"/>
    <w:rsid w:val="007F1A61"/>
    <w:rsid w:val="007F2FE1"/>
    <w:rsid w:val="007F39CB"/>
    <w:rsid w:val="007F3C6A"/>
    <w:rsid w:val="007F5711"/>
    <w:rsid w:val="007F67E4"/>
    <w:rsid w:val="007F7778"/>
    <w:rsid w:val="00800A57"/>
    <w:rsid w:val="0080124B"/>
    <w:rsid w:val="00801257"/>
    <w:rsid w:val="008013A5"/>
    <w:rsid w:val="00801DCF"/>
    <w:rsid w:val="00801FDF"/>
    <w:rsid w:val="00802BAD"/>
    <w:rsid w:val="00803183"/>
    <w:rsid w:val="00805108"/>
    <w:rsid w:val="0080515D"/>
    <w:rsid w:val="00805625"/>
    <w:rsid w:val="00805BF3"/>
    <w:rsid w:val="008112EE"/>
    <w:rsid w:val="0081292B"/>
    <w:rsid w:val="00812CCE"/>
    <w:rsid w:val="00813915"/>
    <w:rsid w:val="00813BFE"/>
    <w:rsid w:val="0081429E"/>
    <w:rsid w:val="00814786"/>
    <w:rsid w:val="0081485E"/>
    <w:rsid w:val="0081512B"/>
    <w:rsid w:val="00815829"/>
    <w:rsid w:val="00816646"/>
    <w:rsid w:val="00816C48"/>
    <w:rsid w:val="0081765B"/>
    <w:rsid w:val="00820F82"/>
    <w:rsid w:val="008211D9"/>
    <w:rsid w:val="008214DD"/>
    <w:rsid w:val="00821B3E"/>
    <w:rsid w:val="00821C75"/>
    <w:rsid w:val="00821D0D"/>
    <w:rsid w:val="0082276C"/>
    <w:rsid w:val="00822C08"/>
    <w:rsid w:val="00823080"/>
    <w:rsid w:val="00825ADB"/>
    <w:rsid w:val="00825FB8"/>
    <w:rsid w:val="00826A0E"/>
    <w:rsid w:val="00826AEA"/>
    <w:rsid w:val="00826F67"/>
    <w:rsid w:val="00827E1D"/>
    <w:rsid w:val="00827F88"/>
    <w:rsid w:val="00830FDC"/>
    <w:rsid w:val="00832386"/>
    <w:rsid w:val="008328A0"/>
    <w:rsid w:val="008330D4"/>
    <w:rsid w:val="008336BA"/>
    <w:rsid w:val="00833A0C"/>
    <w:rsid w:val="008340E5"/>
    <w:rsid w:val="00834FD8"/>
    <w:rsid w:val="0083533D"/>
    <w:rsid w:val="00835F1C"/>
    <w:rsid w:val="0083608D"/>
    <w:rsid w:val="00836CCB"/>
    <w:rsid w:val="00837DF7"/>
    <w:rsid w:val="008400CB"/>
    <w:rsid w:val="00841573"/>
    <w:rsid w:val="00841625"/>
    <w:rsid w:val="008427CE"/>
    <w:rsid w:val="0084306C"/>
    <w:rsid w:val="008437D1"/>
    <w:rsid w:val="008443B8"/>
    <w:rsid w:val="00844C90"/>
    <w:rsid w:val="0084523E"/>
    <w:rsid w:val="00846157"/>
    <w:rsid w:val="008466C1"/>
    <w:rsid w:val="00846B94"/>
    <w:rsid w:val="00847903"/>
    <w:rsid w:val="0084796D"/>
    <w:rsid w:val="00847D32"/>
    <w:rsid w:val="008509AB"/>
    <w:rsid w:val="00850A82"/>
    <w:rsid w:val="00851695"/>
    <w:rsid w:val="008519F5"/>
    <w:rsid w:val="0085272D"/>
    <w:rsid w:val="008534D4"/>
    <w:rsid w:val="0085358B"/>
    <w:rsid w:val="008536EB"/>
    <w:rsid w:val="0085374D"/>
    <w:rsid w:val="00853C5F"/>
    <w:rsid w:val="00853FD4"/>
    <w:rsid w:val="00854DC6"/>
    <w:rsid w:val="0085554A"/>
    <w:rsid w:val="0085692F"/>
    <w:rsid w:val="008569B2"/>
    <w:rsid w:val="00856E55"/>
    <w:rsid w:val="00860333"/>
    <w:rsid w:val="00860826"/>
    <w:rsid w:val="00860F15"/>
    <w:rsid w:val="00861E7D"/>
    <w:rsid w:val="0086249F"/>
    <w:rsid w:val="00862C54"/>
    <w:rsid w:val="00862EB1"/>
    <w:rsid w:val="00863037"/>
    <w:rsid w:val="008630E2"/>
    <w:rsid w:val="0086334A"/>
    <w:rsid w:val="00864093"/>
    <w:rsid w:val="008659E4"/>
    <w:rsid w:val="00865AA1"/>
    <w:rsid w:val="00865BEE"/>
    <w:rsid w:val="00865FE7"/>
    <w:rsid w:val="00866798"/>
    <w:rsid w:val="008668F8"/>
    <w:rsid w:val="00866AF3"/>
    <w:rsid w:val="00867826"/>
    <w:rsid w:val="00867BC8"/>
    <w:rsid w:val="00867EFA"/>
    <w:rsid w:val="0087046F"/>
    <w:rsid w:val="00870CCB"/>
    <w:rsid w:val="00871EC0"/>
    <w:rsid w:val="008738B1"/>
    <w:rsid w:val="00875898"/>
    <w:rsid w:val="008778F2"/>
    <w:rsid w:val="008810C4"/>
    <w:rsid w:val="00881FB7"/>
    <w:rsid w:val="0088261A"/>
    <w:rsid w:val="00882664"/>
    <w:rsid w:val="00882BD0"/>
    <w:rsid w:val="008837B1"/>
    <w:rsid w:val="00883E9B"/>
    <w:rsid w:val="008847EB"/>
    <w:rsid w:val="00884806"/>
    <w:rsid w:val="00884BBA"/>
    <w:rsid w:val="00885E88"/>
    <w:rsid w:val="00886DE1"/>
    <w:rsid w:val="008875CE"/>
    <w:rsid w:val="0088782F"/>
    <w:rsid w:val="00887931"/>
    <w:rsid w:val="00887E75"/>
    <w:rsid w:val="008903BC"/>
    <w:rsid w:val="008903CA"/>
    <w:rsid w:val="0089074F"/>
    <w:rsid w:val="00890933"/>
    <w:rsid w:val="0089128E"/>
    <w:rsid w:val="008943A0"/>
    <w:rsid w:val="00894475"/>
    <w:rsid w:val="008950E1"/>
    <w:rsid w:val="00895772"/>
    <w:rsid w:val="008967F6"/>
    <w:rsid w:val="00896906"/>
    <w:rsid w:val="00897CD7"/>
    <w:rsid w:val="008A004C"/>
    <w:rsid w:val="008A07A5"/>
    <w:rsid w:val="008A0C04"/>
    <w:rsid w:val="008A217F"/>
    <w:rsid w:val="008A2779"/>
    <w:rsid w:val="008A3531"/>
    <w:rsid w:val="008A4174"/>
    <w:rsid w:val="008A45F3"/>
    <w:rsid w:val="008A4B78"/>
    <w:rsid w:val="008A4F2C"/>
    <w:rsid w:val="008A6843"/>
    <w:rsid w:val="008B1292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213"/>
    <w:rsid w:val="008C0279"/>
    <w:rsid w:val="008C1B3A"/>
    <w:rsid w:val="008C35C8"/>
    <w:rsid w:val="008C3D0F"/>
    <w:rsid w:val="008C6302"/>
    <w:rsid w:val="008C6760"/>
    <w:rsid w:val="008C6871"/>
    <w:rsid w:val="008C7A02"/>
    <w:rsid w:val="008D08CC"/>
    <w:rsid w:val="008D0D55"/>
    <w:rsid w:val="008D163C"/>
    <w:rsid w:val="008D17BF"/>
    <w:rsid w:val="008D253A"/>
    <w:rsid w:val="008D340B"/>
    <w:rsid w:val="008D3A5D"/>
    <w:rsid w:val="008D3E1E"/>
    <w:rsid w:val="008D4477"/>
    <w:rsid w:val="008D46C4"/>
    <w:rsid w:val="008D55A4"/>
    <w:rsid w:val="008D5D3B"/>
    <w:rsid w:val="008D6F02"/>
    <w:rsid w:val="008E0828"/>
    <w:rsid w:val="008E1E91"/>
    <w:rsid w:val="008E21D1"/>
    <w:rsid w:val="008E27AC"/>
    <w:rsid w:val="008E2B70"/>
    <w:rsid w:val="008E34E7"/>
    <w:rsid w:val="008E3FB6"/>
    <w:rsid w:val="008E538E"/>
    <w:rsid w:val="008E55F1"/>
    <w:rsid w:val="008E57B1"/>
    <w:rsid w:val="008E5AED"/>
    <w:rsid w:val="008E5DE7"/>
    <w:rsid w:val="008E65DE"/>
    <w:rsid w:val="008E6C68"/>
    <w:rsid w:val="008F0FB5"/>
    <w:rsid w:val="008F1297"/>
    <w:rsid w:val="008F2399"/>
    <w:rsid w:val="008F28D5"/>
    <w:rsid w:val="008F3C01"/>
    <w:rsid w:val="008F49FA"/>
    <w:rsid w:val="008F4D6B"/>
    <w:rsid w:val="008F4F74"/>
    <w:rsid w:val="008F568C"/>
    <w:rsid w:val="008F5C1B"/>
    <w:rsid w:val="008F6592"/>
    <w:rsid w:val="008F6B9A"/>
    <w:rsid w:val="008F7553"/>
    <w:rsid w:val="008F7729"/>
    <w:rsid w:val="00900072"/>
    <w:rsid w:val="00901228"/>
    <w:rsid w:val="00901611"/>
    <w:rsid w:val="00901C9B"/>
    <w:rsid w:val="0090209E"/>
    <w:rsid w:val="00902754"/>
    <w:rsid w:val="009027E2"/>
    <w:rsid w:val="00903330"/>
    <w:rsid w:val="00903698"/>
    <w:rsid w:val="009036E4"/>
    <w:rsid w:val="00904F77"/>
    <w:rsid w:val="009073C8"/>
    <w:rsid w:val="00907958"/>
    <w:rsid w:val="0091055A"/>
    <w:rsid w:val="00910B77"/>
    <w:rsid w:val="009110E2"/>
    <w:rsid w:val="009110E6"/>
    <w:rsid w:val="00911408"/>
    <w:rsid w:val="00911B14"/>
    <w:rsid w:val="00911EE5"/>
    <w:rsid w:val="00912A72"/>
    <w:rsid w:val="00912DB7"/>
    <w:rsid w:val="009134A8"/>
    <w:rsid w:val="00913DAA"/>
    <w:rsid w:val="009141C4"/>
    <w:rsid w:val="00914ECC"/>
    <w:rsid w:val="009154D7"/>
    <w:rsid w:val="00915CEB"/>
    <w:rsid w:val="00916137"/>
    <w:rsid w:val="009167C5"/>
    <w:rsid w:val="00917076"/>
    <w:rsid w:val="00917E8C"/>
    <w:rsid w:val="0092007B"/>
    <w:rsid w:val="009206C3"/>
    <w:rsid w:val="00920CF5"/>
    <w:rsid w:val="009210B6"/>
    <w:rsid w:val="00921D7A"/>
    <w:rsid w:val="00922316"/>
    <w:rsid w:val="0092412D"/>
    <w:rsid w:val="00925FFB"/>
    <w:rsid w:val="0092685E"/>
    <w:rsid w:val="00926A3B"/>
    <w:rsid w:val="00926DD7"/>
    <w:rsid w:val="00930210"/>
    <w:rsid w:val="00930C2A"/>
    <w:rsid w:val="00930E56"/>
    <w:rsid w:val="0093116E"/>
    <w:rsid w:val="009311B3"/>
    <w:rsid w:val="00931470"/>
    <w:rsid w:val="00933829"/>
    <w:rsid w:val="00934125"/>
    <w:rsid w:val="00934996"/>
    <w:rsid w:val="00934CD6"/>
    <w:rsid w:val="00934D0D"/>
    <w:rsid w:val="009350E4"/>
    <w:rsid w:val="00935C58"/>
    <w:rsid w:val="009361BC"/>
    <w:rsid w:val="00936511"/>
    <w:rsid w:val="00936CC9"/>
    <w:rsid w:val="00936E74"/>
    <w:rsid w:val="00937117"/>
    <w:rsid w:val="0094089E"/>
    <w:rsid w:val="009427F2"/>
    <w:rsid w:val="00942892"/>
    <w:rsid w:val="009434A1"/>
    <w:rsid w:val="00943E50"/>
    <w:rsid w:val="00944409"/>
    <w:rsid w:val="00944B62"/>
    <w:rsid w:val="00945FFE"/>
    <w:rsid w:val="00947C3D"/>
    <w:rsid w:val="00950272"/>
    <w:rsid w:val="009504F4"/>
    <w:rsid w:val="00951112"/>
    <w:rsid w:val="009534FD"/>
    <w:rsid w:val="00953634"/>
    <w:rsid w:val="00954108"/>
    <w:rsid w:val="009544FB"/>
    <w:rsid w:val="00954552"/>
    <w:rsid w:val="00955B52"/>
    <w:rsid w:val="00955C3B"/>
    <w:rsid w:val="009564DD"/>
    <w:rsid w:val="00956C0B"/>
    <w:rsid w:val="00956D12"/>
    <w:rsid w:val="00957045"/>
    <w:rsid w:val="00957BDF"/>
    <w:rsid w:val="00960618"/>
    <w:rsid w:val="0096290F"/>
    <w:rsid w:val="00962E46"/>
    <w:rsid w:val="009632B5"/>
    <w:rsid w:val="00963438"/>
    <w:rsid w:val="00963C23"/>
    <w:rsid w:val="0096550B"/>
    <w:rsid w:val="00965AA0"/>
    <w:rsid w:val="00965AA5"/>
    <w:rsid w:val="00965DEF"/>
    <w:rsid w:val="009665A8"/>
    <w:rsid w:val="00966BE3"/>
    <w:rsid w:val="009676FD"/>
    <w:rsid w:val="0096788D"/>
    <w:rsid w:val="00967DAD"/>
    <w:rsid w:val="00971C8E"/>
    <w:rsid w:val="009722AB"/>
    <w:rsid w:val="00972ECB"/>
    <w:rsid w:val="00972FCF"/>
    <w:rsid w:val="009730E0"/>
    <w:rsid w:val="0097320E"/>
    <w:rsid w:val="00973463"/>
    <w:rsid w:val="00973478"/>
    <w:rsid w:val="00973C33"/>
    <w:rsid w:val="009743DC"/>
    <w:rsid w:val="00974685"/>
    <w:rsid w:val="009752C2"/>
    <w:rsid w:val="00976234"/>
    <w:rsid w:val="00976D10"/>
    <w:rsid w:val="00980E73"/>
    <w:rsid w:val="00981BE7"/>
    <w:rsid w:val="009822D0"/>
    <w:rsid w:val="009834B7"/>
    <w:rsid w:val="009836CE"/>
    <w:rsid w:val="00984137"/>
    <w:rsid w:val="00984281"/>
    <w:rsid w:val="00984AA3"/>
    <w:rsid w:val="009850E7"/>
    <w:rsid w:val="0098526B"/>
    <w:rsid w:val="0098568E"/>
    <w:rsid w:val="009860AD"/>
    <w:rsid w:val="00987113"/>
    <w:rsid w:val="00990450"/>
    <w:rsid w:val="00990C8B"/>
    <w:rsid w:val="009914F9"/>
    <w:rsid w:val="00992B4B"/>
    <w:rsid w:val="00992DB5"/>
    <w:rsid w:val="00992EA5"/>
    <w:rsid w:val="00992F14"/>
    <w:rsid w:val="0099337C"/>
    <w:rsid w:val="00994AC0"/>
    <w:rsid w:val="00994B04"/>
    <w:rsid w:val="00995C2D"/>
    <w:rsid w:val="009962EC"/>
    <w:rsid w:val="00997712"/>
    <w:rsid w:val="00997940"/>
    <w:rsid w:val="009A0770"/>
    <w:rsid w:val="009A13E1"/>
    <w:rsid w:val="009A1452"/>
    <w:rsid w:val="009A16D1"/>
    <w:rsid w:val="009A1992"/>
    <w:rsid w:val="009A2790"/>
    <w:rsid w:val="009A3A83"/>
    <w:rsid w:val="009A4ED8"/>
    <w:rsid w:val="009A51C9"/>
    <w:rsid w:val="009A5C13"/>
    <w:rsid w:val="009A5DBE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4A2A"/>
    <w:rsid w:val="009B58CD"/>
    <w:rsid w:val="009B5ADE"/>
    <w:rsid w:val="009B7355"/>
    <w:rsid w:val="009B781C"/>
    <w:rsid w:val="009B7C36"/>
    <w:rsid w:val="009B7CDA"/>
    <w:rsid w:val="009C091A"/>
    <w:rsid w:val="009C16E6"/>
    <w:rsid w:val="009C3231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1787"/>
    <w:rsid w:val="009D286B"/>
    <w:rsid w:val="009D2B9E"/>
    <w:rsid w:val="009D3A2D"/>
    <w:rsid w:val="009D3EA1"/>
    <w:rsid w:val="009D4138"/>
    <w:rsid w:val="009D5500"/>
    <w:rsid w:val="009D58C2"/>
    <w:rsid w:val="009D5950"/>
    <w:rsid w:val="009D5E3C"/>
    <w:rsid w:val="009D75C1"/>
    <w:rsid w:val="009E030E"/>
    <w:rsid w:val="009E03BC"/>
    <w:rsid w:val="009E03EB"/>
    <w:rsid w:val="009E1B79"/>
    <w:rsid w:val="009E1D5B"/>
    <w:rsid w:val="009E2C7F"/>
    <w:rsid w:val="009E38F8"/>
    <w:rsid w:val="009E3E90"/>
    <w:rsid w:val="009E516D"/>
    <w:rsid w:val="009E6182"/>
    <w:rsid w:val="009E6264"/>
    <w:rsid w:val="009E6869"/>
    <w:rsid w:val="009E6C3B"/>
    <w:rsid w:val="009E6D62"/>
    <w:rsid w:val="009E728F"/>
    <w:rsid w:val="009F084F"/>
    <w:rsid w:val="009F0CB9"/>
    <w:rsid w:val="009F1258"/>
    <w:rsid w:val="009F1807"/>
    <w:rsid w:val="009F4FFC"/>
    <w:rsid w:val="009F5D35"/>
    <w:rsid w:val="009F5D5D"/>
    <w:rsid w:val="009F669D"/>
    <w:rsid w:val="009F678E"/>
    <w:rsid w:val="009F776B"/>
    <w:rsid w:val="00A00F81"/>
    <w:rsid w:val="00A012C3"/>
    <w:rsid w:val="00A01CF3"/>
    <w:rsid w:val="00A024A1"/>
    <w:rsid w:val="00A03271"/>
    <w:rsid w:val="00A0358C"/>
    <w:rsid w:val="00A03805"/>
    <w:rsid w:val="00A03CA2"/>
    <w:rsid w:val="00A03D24"/>
    <w:rsid w:val="00A04714"/>
    <w:rsid w:val="00A04A13"/>
    <w:rsid w:val="00A04CAD"/>
    <w:rsid w:val="00A06CF3"/>
    <w:rsid w:val="00A107EB"/>
    <w:rsid w:val="00A11361"/>
    <w:rsid w:val="00A11EBD"/>
    <w:rsid w:val="00A12490"/>
    <w:rsid w:val="00A13191"/>
    <w:rsid w:val="00A13958"/>
    <w:rsid w:val="00A13D1F"/>
    <w:rsid w:val="00A149DC"/>
    <w:rsid w:val="00A14DF9"/>
    <w:rsid w:val="00A14E3A"/>
    <w:rsid w:val="00A150DB"/>
    <w:rsid w:val="00A15325"/>
    <w:rsid w:val="00A15A85"/>
    <w:rsid w:val="00A16596"/>
    <w:rsid w:val="00A20288"/>
    <w:rsid w:val="00A207B8"/>
    <w:rsid w:val="00A208CF"/>
    <w:rsid w:val="00A21237"/>
    <w:rsid w:val="00A21974"/>
    <w:rsid w:val="00A22CF3"/>
    <w:rsid w:val="00A25A23"/>
    <w:rsid w:val="00A2621A"/>
    <w:rsid w:val="00A27125"/>
    <w:rsid w:val="00A27F24"/>
    <w:rsid w:val="00A313B3"/>
    <w:rsid w:val="00A32820"/>
    <w:rsid w:val="00A33102"/>
    <w:rsid w:val="00A34023"/>
    <w:rsid w:val="00A3434A"/>
    <w:rsid w:val="00A34DA3"/>
    <w:rsid w:val="00A34F9A"/>
    <w:rsid w:val="00A35765"/>
    <w:rsid w:val="00A35F89"/>
    <w:rsid w:val="00A36A23"/>
    <w:rsid w:val="00A36DBB"/>
    <w:rsid w:val="00A37AEB"/>
    <w:rsid w:val="00A37D2F"/>
    <w:rsid w:val="00A4011B"/>
    <w:rsid w:val="00A4096B"/>
    <w:rsid w:val="00A409B1"/>
    <w:rsid w:val="00A42575"/>
    <w:rsid w:val="00A425EB"/>
    <w:rsid w:val="00A42AAB"/>
    <w:rsid w:val="00A43CDA"/>
    <w:rsid w:val="00A44427"/>
    <w:rsid w:val="00A459D8"/>
    <w:rsid w:val="00A4676F"/>
    <w:rsid w:val="00A467C4"/>
    <w:rsid w:val="00A47299"/>
    <w:rsid w:val="00A476C7"/>
    <w:rsid w:val="00A4793D"/>
    <w:rsid w:val="00A47EA1"/>
    <w:rsid w:val="00A5088F"/>
    <w:rsid w:val="00A51B53"/>
    <w:rsid w:val="00A51B80"/>
    <w:rsid w:val="00A5322E"/>
    <w:rsid w:val="00A53BC8"/>
    <w:rsid w:val="00A540EB"/>
    <w:rsid w:val="00A547FC"/>
    <w:rsid w:val="00A55B73"/>
    <w:rsid w:val="00A55E36"/>
    <w:rsid w:val="00A5631B"/>
    <w:rsid w:val="00A56750"/>
    <w:rsid w:val="00A56954"/>
    <w:rsid w:val="00A56B8C"/>
    <w:rsid w:val="00A60529"/>
    <w:rsid w:val="00A60566"/>
    <w:rsid w:val="00A60E7E"/>
    <w:rsid w:val="00A61411"/>
    <w:rsid w:val="00A61AB4"/>
    <w:rsid w:val="00A61BE2"/>
    <w:rsid w:val="00A61D3E"/>
    <w:rsid w:val="00A61FC0"/>
    <w:rsid w:val="00A62B3D"/>
    <w:rsid w:val="00A62F55"/>
    <w:rsid w:val="00A633F3"/>
    <w:rsid w:val="00A636A6"/>
    <w:rsid w:val="00A63718"/>
    <w:rsid w:val="00A6390D"/>
    <w:rsid w:val="00A63C3A"/>
    <w:rsid w:val="00A63C6E"/>
    <w:rsid w:val="00A64B51"/>
    <w:rsid w:val="00A64B82"/>
    <w:rsid w:val="00A64F91"/>
    <w:rsid w:val="00A64FDF"/>
    <w:rsid w:val="00A657A3"/>
    <w:rsid w:val="00A66756"/>
    <w:rsid w:val="00A66D06"/>
    <w:rsid w:val="00A677DB"/>
    <w:rsid w:val="00A67840"/>
    <w:rsid w:val="00A67C9A"/>
    <w:rsid w:val="00A700D8"/>
    <w:rsid w:val="00A711A1"/>
    <w:rsid w:val="00A72471"/>
    <w:rsid w:val="00A73E50"/>
    <w:rsid w:val="00A75394"/>
    <w:rsid w:val="00A77521"/>
    <w:rsid w:val="00A776C8"/>
    <w:rsid w:val="00A7797F"/>
    <w:rsid w:val="00A80F41"/>
    <w:rsid w:val="00A81B1F"/>
    <w:rsid w:val="00A81E62"/>
    <w:rsid w:val="00A81F32"/>
    <w:rsid w:val="00A83239"/>
    <w:rsid w:val="00A83583"/>
    <w:rsid w:val="00A83B22"/>
    <w:rsid w:val="00A858A3"/>
    <w:rsid w:val="00A85DED"/>
    <w:rsid w:val="00A85E79"/>
    <w:rsid w:val="00A85F1E"/>
    <w:rsid w:val="00A863CF"/>
    <w:rsid w:val="00A86BD3"/>
    <w:rsid w:val="00A86E66"/>
    <w:rsid w:val="00A90592"/>
    <w:rsid w:val="00A90AB8"/>
    <w:rsid w:val="00A90AD2"/>
    <w:rsid w:val="00A90C2D"/>
    <w:rsid w:val="00A93280"/>
    <w:rsid w:val="00A935B5"/>
    <w:rsid w:val="00A93600"/>
    <w:rsid w:val="00A93C0B"/>
    <w:rsid w:val="00A93E8B"/>
    <w:rsid w:val="00A94830"/>
    <w:rsid w:val="00A94AAA"/>
    <w:rsid w:val="00A95061"/>
    <w:rsid w:val="00A954AA"/>
    <w:rsid w:val="00A955FF"/>
    <w:rsid w:val="00A9589E"/>
    <w:rsid w:val="00A96208"/>
    <w:rsid w:val="00A96E02"/>
    <w:rsid w:val="00A974AE"/>
    <w:rsid w:val="00A9762E"/>
    <w:rsid w:val="00A97D4B"/>
    <w:rsid w:val="00AA0743"/>
    <w:rsid w:val="00AA0BE3"/>
    <w:rsid w:val="00AA0F1F"/>
    <w:rsid w:val="00AA1E68"/>
    <w:rsid w:val="00AA22AA"/>
    <w:rsid w:val="00AA2706"/>
    <w:rsid w:val="00AA3368"/>
    <w:rsid w:val="00AA3A76"/>
    <w:rsid w:val="00AA3DBB"/>
    <w:rsid w:val="00AB06FC"/>
    <w:rsid w:val="00AB1E18"/>
    <w:rsid w:val="00AB2599"/>
    <w:rsid w:val="00AB4433"/>
    <w:rsid w:val="00AB468E"/>
    <w:rsid w:val="00AB4FDD"/>
    <w:rsid w:val="00AB53B6"/>
    <w:rsid w:val="00AB61DA"/>
    <w:rsid w:val="00AB63FA"/>
    <w:rsid w:val="00AB6CA2"/>
    <w:rsid w:val="00AC1113"/>
    <w:rsid w:val="00AC14F2"/>
    <w:rsid w:val="00AC260E"/>
    <w:rsid w:val="00AC26B1"/>
    <w:rsid w:val="00AC2DDA"/>
    <w:rsid w:val="00AC31F4"/>
    <w:rsid w:val="00AC37DB"/>
    <w:rsid w:val="00AC3DED"/>
    <w:rsid w:val="00AC5C08"/>
    <w:rsid w:val="00AC6DE1"/>
    <w:rsid w:val="00AD146D"/>
    <w:rsid w:val="00AD1A1C"/>
    <w:rsid w:val="00AD208D"/>
    <w:rsid w:val="00AD2147"/>
    <w:rsid w:val="00AD2A2F"/>
    <w:rsid w:val="00AD3F20"/>
    <w:rsid w:val="00AD4D75"/>
    <w:rsid w:val="00AD5604"/>
    <w:rsid w:val="00AD5676"/>
    <w:rsid w:val="00AD569B"/>
    <w:rsid w:val="00AD5B48"/>
    <w:rsid w:val="00AD7552"/>
    <w:rsid w:val="00AD7C10"/>
    <w:rsid w:val="00AD7DF6"/>
    <w:rsid w:val="00AE33A3"/>
    <w:rsid w:val="00AE395C"/>
    <w:rsid w:val="00AE3ADD"/>
    <w:rsid w:val="00AE6564"/>
    <w:rsid w:val="00AE677B"/>
    <w:rsid w:val="00AE69F3"/>
    <w:rsid w:val="00AE6CA0"/>
    <w:rsid w:val="00AE75EC"/>
    <w:rsid w:val="00AE7786"/>
    <w:rsid w:val="00AE7E34"/>
    <w:rsid w:val="00AF003D"/>
    <w:rsid w:val="00AF041C"/>
    <w:rsid w:val="00AF129B"/>
    <w:rsid w:val="00AF2A8C"/>
    <w:rsid w:val="00AF36D2"/>
    <w:rsid w:val="00AF39A4"/>
    <w:rsid w:val="00AF3ABB"/>
    <w:rsid w:val="00AF3DF9"/>
    <w:rsid w:val="00AF416D"/>
    <w:rsid w:val="00AF65BF"/>
    <w:rsid w:val="00AF7109"/>
    <w:rsid w:val="00AF7AE9"/>
    <w:rsid w:val="00B01646"/>
    <w:rsid w:val="00B0201F"/>
    <w:rsid w:val="00B02DA1"/>
    <w:rsid w:val="00B03187"/>
    <w:rsid w:val="00B0437B"/>
    <w:rsid w:val="00B05217"/>
    <w:rsid w:val="00B05648"/>
    <w:rsid w:val="00B05BBF"/>
    <w:rsid w:val="00B0636F"/>
    <w:rsid w:val="00B06AEC"/>
    <w:rsid w:val="00B06B33"/>
    <w:rsid w:val="00B06E6B"/>
    <w:rsid w:val="00B07216"/>
    <w:rsid w:val="00B078EA"/>
    <w:rsid w:val="00B078F3"/>
    <w:rsid w:val="00B1080A"/>
    <w:rsid w:val="00B10CB7"/>
    <w:rsid w:val="00B1149F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E48"/>
    <w:rsid w:val="00B23683"/>
    <w:rsid w:val="00B237B2"/>
    <w:rsid w:val="00B24AB7"/>
    <w:rsid w:val="00B24CF0"/>
    <w:rsid w:val="00B25BD7"/>
    <w:rsid w:val="00B2610B"/>
    <w:rsid w:val="00B30A1F"/>
    <w:rsid w:val="00B30F73"/>
    <w:rsid w:val="00B3103B"/>
    <w:rsid w:val="00B31537"/>
    <w:rsid w:val="00B316AD"/>
    <w:rsid w:val="00B31E4C"/>
    <w:rsid w:val="00B31EA1"/>
    <w:rsid w:val="00B32C39"/>
    <w:rsid w:val="00B33B80"/>
    <w:rsid w:val="00B33C7A"/>
    <w:rsid w:val="00B3591C"/>
    <w:rsid w:val="00B3592C"/>
    <w:rsid w:val="00B3655F"/>
    <w:rsid w:val="00B36A6B"/>
    <w:rsid w:val="00B373F0"/>
    <w:rsid w:val="00B4053E"/>
    <w:rsid w:val="00B40583"/>
    <w:rsid w:val="00B40838"/>
    <w:rsid w:val="00B41DE7"/>
    <w:rsid w:val="00B422A6"/>
    <w:rsid w:val="00B429CD"/>
    <w:rsid w:val="00B43AF8"/>
    <w:rsid w:val="00B44DEB"/>
    <w:rsid w:val="00B4527F"/>
    <w:rsid w:val="00B45BED"/>
    <w:rsid w:val="00B464CC"/>
    <w:rsid w:val="00B465F1"/>
    <w:rsid w:val="00B46768"/>
    <w:rsid w:val="00B4691F"/>
    <w:rsid w:val="00B47A6F"/>
    <w:rsid w:val="00B47D23"/>
    <w:rsid w:val="00B51657"/>
    <w:rsid w:val="00B52CFB"/>
    <w:rsid w:val="00B54281"/>
    <w:rsid w:val="00B54681"/>
    <w:rsid w:val="00B5573A"/>
    <w:rsid w:val="00B557EF"/>
    <w:rsid w:val="00B55A10"/>
    <w:rsid w:val="00B56DE6"/>
    <w:rsid w:val="00B56E19"/>
    <w:rsid w:val="00B576C3"/>
    <w:rsid w:val="00B577F7"/>
    <w:rsid w:val="00B6017B"/>
    <w:rsid w:val="00B61775"/>
    <w:rsid w:val="00B626A7"/>
    <w:rsid w:val="00B63876"/>
    <w:rsid w:val="00B64960"/>
    <w:rsid w:val="00B65120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709EC"/>
    <w:rsid w:val="00B71CA1"/>
    <w:rsid w:val="00B72BE3"/>
    <w:rsid w:val="00B7376F"/>
    <w:rsid w:val="00B74D2B"/>
    <w:rsid w:val="00B74FAE"/>
    <w:rsid w:val="00B75614"/>
    <w:rsid w:val="00B758C7"/>
    <w:rsid w:val="00B75E58"/>
    <w:rsid w:val="00B769E0"/>
    <w:rsid w:val="00B76C6A"/>
    <w:rsid w:val="00B77331"/>
    <w:rsid w:val="00B80BE8"/>
    <w:rsid w:val="00B80E1F"/>
    <w:rsid w:val="00B8279C"/>
    <w:rsid w:val="00B829C6"/>
    <w:rsid w:val="00B82E53"/>
    <w:rsid w:val="00B83EC2"/>
    <w:rsid w:val="00B841E3"/>
    <w:rsid w:val="00B8423C"/>
    <w:rsid w:val="00B8444F"/>
    <w:rsid w:val="00B855DC"/>
    <w:rsid w:val="00B8589A"/>
    <w:rsid w:val="00B860E7"/>
    <w:rsid w:val="00B8660F"/>
    <w:rsid w:val="00B8677A"/>
    <w:rsid w:val="00B870D1"/>
    <w:rsid w:val="00B876DB"/>
    <w:rsid w:val="00B87B6C"/>
    <w:rsid w:val="00B87F5B"/>
    <w:rsid w:val="00B901DD"/>
    <w:rsid w:val="00B915C5"/>
    <w:rsid w:val="00B91E08"/>
    <w:rsid w:val="00B91F19"/>
    <w:rsid w:val="00B921D3"/>
    <w:rsid w:val="00B93E6B"/>
    <w:rsid w:val="00B9403C"/>
    <w:rsid w:val="00B940DB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637"/>
    <w:rsid w:val="00BA2E33"/>
    <w:rsid w:val="00BA4190"/>
    <w:rsid w:val="00BA445E"/>
    <w:rsid w:val="00BA45A7"/>
    <w:rsid w:val="00BA4B0B"/>
    <w:rsid w:val="00BA4D1D"/>
    <w:rsid w:val="00BA57BF"/>
    <w:rsid w:val="00BA5DB0"/>
    <w:rsid w:val="00BA67A1"/>
    <w:rsid w:val="00BA7581"/>
    <w:rsid w:val="00BA7EA2"/>
    <w:rsid w:val="00BB06E0"/>
    <w:rsid w:val="00BB0FA6"/>
    <w:rsid w:val="00BB15C3"/>
    <w:rsid w:val="00BB1D08"/>
    <w:rsid w:val="00BB1E7E"/>
    <w:rsid w:val="00BB2DAF"/>
    <w:rsid w:val="00BB3808"/>
    <w:rsid w:val="00BB3EC1"/>
    <w:rsid w:val="00BB4636"/>
    <w:rsid w:val="00BB54F2"/>
    <w:rsid w:val="00BB58A0"/>
    <w:rsid w:val="00BB5FBB"/>
    <w:rsid w:val="00BB6A23"/>
    <w:rsid w:val="00BB7225"/>
    <w:rsid w:val="00BB7440"/>
    <w:rsid w:val="00BB75B6"/>
    <w:rsid w:val="00BB7940"/>
    <w:rsid w:val="00BC2115"/>
    <w:rsid w:val="00BC2683"/>
    <w:rsid w:val="00BC2889"/>
    <w:rsid w:val="00BC2E48"/>
    <w:rsid w:val="00BC345B"/>
    <w:rsid w:val="00BC3BBE"/>
    <w:rsid w:val="00BC3E43"/>
    <w:rsid w:val="00BC55EC"/>
    <w:rsid w:val="00BC5BD8"/>
    <w:rsid w:val="00BC5C08"/>
    <w:rsid w:val="00BC5C1D"/>
    <w:rsid w:val="00BC61ED"/>
    <w:rsid w:val="00BC64C0"/>
    <w:rsid w:val="00BC65A3"/>
    <w:rsid w:val="00BC6DFF"/>
    <w:rsid w:val="00BC71FE"/>
    <w:rsid w:val="00BC7A1B"/>
    <w:rsid w:val="00BC7B6F"/>
    <w:rsid w:val="00BC7BD3"/>
    <w:rsid w:val="00BD037D"/>
    <w:rsid w:val="00BD0F60"/>
    <w:rsid w:val="00BD2EA3"/>
    <w:rsid w:val="00BD3582"/>
    <w:rsid w:val="00BD3D32"/>
    <w:rsid w:val="00BD3F66"/>
    <w:rsid w:val="00BD4A22"/>
    <w:rsid w:val="00BD568C"/>
    <w:rsid w:val="00BD69BF"/>
    <w:rsid w:val="00BD7054"/>
    <w:rsid w:val="00BD70AB"/>
    <w:rsid w:val="00BD7E4B"/>
    <w:rsid w:val="00BD7F23"/>
    <w:rsid w:val="00BD7F25"/>
    <w:rsid w:val="00BE0BC5"/>
    <w:rsid w:val="00BE10E0"/>
    <w:rsid w:val="00BE14CC"/>
    <w:rsid w:val="00BE20EE"/>
    <w:rsid w:val="00BE22FA"/>
    <w:rsid w:val="00BE2A19"/>
    <w:rsid w:val="00BE2E1C"/>
    <w:rsid w:val="00BE32A0"/>
    <w:rsid w:val="00BE391F"/>
    <w:rsid w:val="00BE3BCE"/>
    <w:rsid w:val="00BE4192"/>
    <w:rsid w:val="00BE4BBA"/>
    <w:rsid w:val="00BE58EE"/>
    <w:rsid w:val="00BE68DC"/>
    <w:rsid w:val="00BE6C9D"/>
    <w:rsid w:val="00BE7768"/>
    <w:rsid w:val="00BE7F9E"/>
    <w:rsid w:val="00BF037A"/>
    <w:rsid w:val="00BF09DF"/>
    <w:rsid w:val="00BF1261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55BA"/>
    <w:rsid w:val="00BF589E"/>
    <w:rsid w:val="00BF5908"/>
    <w:rsid w:val="00BF650C"/>
    <w:rsid w:val="00C0015C"/>
    <w:rsid w:val="00C00A3F"/>
    <w:rsid w:val="00C01780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10399"/>
    <w:rsid w:val="00C10531"/>
    <w:rsid w:val="00C10548"/>
    <w:rsid w:val="00C10AF4"/>
    <w:rsid w:val="00C11165"/>
    <w:rsid w:val="00C115CD"/>
    <w:rsid w:val="00C11969"/>
    <w:rsid w:val="00C123F5"/>
    <w:rsid w:val="00C1329C"/>
    <w:rsid w:val="00C13BF8"/>
    <w:rsid w:val="00C13EFE"/>
    <w:rsid w:val="00C14381"/>
    <w:rsid w:val="00C147C2"/>
    <w:rsid w:val="00C14D72"/>
    <w:rsid w:val="00C16461"/>
    <w:rsid w:val="00C169D0"/>
    <w:rsid w:val="00C2063C"/>
    <w:rsid w:val="00C218F6"/>
    <w:rsid w:val="00C21DAE"/>
    <w:rsid w:val="00C22059"/>
    <w:rsid w:val="00C2271B"/>
    <w:rsid w:val="00C22AF8"/>
    <w:rsid w:val="00C24F80"/>
    <w:rsid w:val="00C2521C"/>
    <w:rsid w:val="00C254A1"/>
    <w:rsid w:val="00C255B0"/>
    <w:rsid w:val="00C25710"/>
    <w:rsid w:val="00C264CE"/>
    <w:rsid w:val="00C26540"/>
    <w:rsid w:val="00C27EBF"/>
    <w:rsid w:val="00C30A5E"/>
    <w:rsid w:val="00C31D45"/>
    <w:rsid w:val="00C3245F"/>
    <w:rsid w:val="00C32E86"/>
    <w:rsid w:val="00C345FB"/>
    <w:rsid w:val="00C358CD"/>
    <w:rsid w:val="00C35C4A"/>
    <w:rsid w:val="00C36E24"/>
    <w:rsid w:val="00C37232"/>
    <w:rsid w:val="00C37712"/>
    <w:rsid w:val="00C40BF9"/>
    <w:rsid w:val="00C40D6F"/>
    <w:rsid w:val="00C41709"/>
    <w:rsid w:val="00C41D04"/>
    <w:rsid w:val="00C42D0F"/>
    <w:rsid w:val="00C42EE8"/>
    <w:rsid w:val="00C4432D"/>
    <w:rsid w:val="00C44BBF"/>
    <w:rsid w:val="00C4514C"/>
    <w:rsid w:val="00C4547A"/>
    <w:rsid w:val="00C45AE8"/>
    <w:rsid w:val="00C46570"/>
    <w:rsid w:val="00C46FB2"/>
    <w:rsid w:val="00C47B59"/>
    <w:rsid w:val="00C50477"/>
    <w:rsid w:val="00C51B21"/>
    <w:rsid w:val="00C51E4A"/>
    <w:rsid w:val="00C51FBD"/>
    <w:rsid w:val="00C52EAF"/>
    <w:rsid w:val="00C534A2"/>
    <w:rsid w:val="00C54265"/>
    <w:rsid w:val="00C54A9D"/>
    <w:rsid w:val="00C54E27"/>
    <w:rsid w:val="00C558B8"/>
    <w:rsid w:val="00C55CFA"/>
    <w:rsid w:val="00C5644F"/>
    <w:rsid w:val="00C56990"/>
    <w:rsid w:val="00C5722A"/>
    <w:rsid w:val="00C5748D"/>
    <w:rsid w:val="00C57CB0"/>
    <w:rsid w:val="00C60682"/>
    <w:rsid w:val="00C6094E"/>
    <w:rsid w:val="00C60E83"/>
    <w:rsid w:val="00C61C57"/>
    <w:rsid w:val="00C62580"/>
    <w:rsid w:val="00C62C9F"/>
    <w:rsid w:val="00C62CD8"/>
    <w:rsid w:val="00C62DF0"/>
    <w:rsid w:val="00C63CB6"/>
    <w:rsid w:val="00C64697"/>
    <w:rsid w:val="00C65BB9"/>
    <w:rsid w:val="00C66660"/>
    <w:rsid w:val="00C67A35"/>
    <w:rsid w:val="00C715F5"/>
    <w:rsid w:val="00C71CBD"/>
    <w:rsid w:val="00C73845"/>
    <w:rsid w:val="00C745ED"/>
    <w:rsid w:val="00C74738"/>
    <w:rsid w:val="00C758EC"/>
    <w:rsid w:val="00C75B75"/>
    <w:rsid w:val="00C801D8"/>
    <w:rsid w:val="00C8034F"/>
    <w:rsid w:val="00C814A5"/>
    <w:rsid w:val="00C81F34"/>
    <w:rsid w:val="00C8213A"/>
    <w:rsid w:val="00C82566"/>
    <w:rsid w:val="00C82934"/>
    <w:rsid w:val="00C832F2"/>
    <w:rsid w:val="00C83EF3"/>
    <w:rsid w:val="00C842B6"/>
    <w:rsid w:val="00C84E28"/>
    <w:rsid w:val="00C85B23"/>
    <w:rsid w:val="00C85BB4"/>
    <w:rsid w:val="00C86F1A"/>
    <w:rsid w:val="00C87E2F"/>
    <w:rsid w:val="00C87E67"/>
    <w:rsid w:val="00C900B0"/>
    <w:rsid w:val="00C90767"/>
    <w:rsid w:val="00C914D9"/>
    <w:rsid w:val="00C91F6A"/>
    <w:rsid w:val="00C92208"/>
    <w:rsid w:val="00C933DC"/>
    <w:rsid w:val="00C936AF"/>
    <w:rsid w:val="00C93C9A"/>
    <w:rsid w:val="00C95010"/>
    <w:rsid w:val="00C951A7"/>
    <w:rsid w:val="00C96F5F"/>
    <w:rsid w:val="00C976C4"/>
    <w:rsid w:val="00C9771B"/>
    <w:rsid w:val="00CA00BA"/>
    <w:rsid w:val="00CA0811"/>
    <w:rsid w:val="00CA0A20"/>
    <w:rsid w:val="00CA0BE4"/>
    <w:rsid w:val="00CA0D4E"/>
    <w:rsid w:val="00CA0E04"/>
    <w:rsid w:val="00CA0F2D"/>
    <w:rsid w:val="00CA1507"/>
    <w:rsid w:val="00CA1619"/>
    <w:rsid w:val="00CA16E6"/>
    <w:rsid w:val="00CA1ADE"/>
    <w:rsid w:val="00CA2788"/>
    <w:rsid w:val="00CA376E"/>
    <w:rsid w:val="00CA38FF"/>
    <w:rsid w:val="00CA3E36"/>
    <w:rsid w:val="00CA4159"/>
    <w:rsid w:val="00CA4CA3"/>
    <w:rsid w:val="00CA4FCA"/>
    <w:rsid w:val="00CA503F"/>
    <w:rsid w:val="00CA5484"/>
    <w:rsid w:val="00CA5596"/>
    <w:rsid w:val="00CA5AFD"/>
    <w:rsid w:val="00CA5F54"/>
    <w:rsid w:val="00CA6DFA"/>
    <w:rsid w:val="00CA7E81"/>
    <w:rsid w:val="00CB053F"/>
    <w:rsid w:val="00CB0598"/>
    <w:rsid w:val="00CB06B0"/>
    <w:rsid w:val="00CB0B74"/>
    <w:rsid w:val="00CB1241"/>
    <w:rsid w:val="00CB2C02"/>
    <w:rsid w:val="00CB3774"/>
    <w:rsid w:val="00CB43A1"/>
    <w:rsid w:val="00CB4794"/>
    <w:rsid w:val="00CB52F0"/>
    <w:rsid w:val="00CB6488"/>
    <w:rsid w:val="00CB6F0D"/>
    <w:rsid w:val="00CB76F6"/>
    <w:rsid w:val="00CC095B"/>
    <w:rsid w:val="00CC0D59"/>
    <w:rsid w:val="00CC191B"/>
    <w:rsid w:val="00CC1D46"/>
    <w:rsid w:val="00CC3B69"/>
    <w:rsid w:val="00CC47B6"/>
    <w:rsid w:val="00CC4942"/>
    <w:rsid w:val="00CC4A25"/>
    <w:rsid w:val="00CC4AA1"/>
    <w:rsid w:val="00CC4B83"/>
    <w:rsid w:val="00CC4EF1"/>
    <w:rsid w:val="00CC5088"/>
    <w:rsid w:val="00CC514A"/>
    <w:rsid w:val="00CC5C17"/>
    <w:rsid w:val="00CC6433"/>
    <w:rsid w:val="00CC6957"/>
    <w:rsid w:val="00CC6B0F"/>
    <w:rsid w:val="00CC7F41"/>
    <w:rsid w:val="00CD19A0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F95"/>
    <w:rsid w:val="00CE1623"/>
    <w:rsid w:val="00CE16A2"/>
    <w:rsid w:val="00CE1E9B"/>
    <w:rsid w:val="00CE28A1"/>
    <w:rsid w:val="00CE31A5"/>
    <w:rsid w:val="00CE386C"/>
    <w:rsid w:val="00CE44B9"/>
    <w:rsid w:val="00CE44DA"/>
    <w:rsid w:val="00CE4D91"/>
    <w:rsid w:val="00CE4FFE"/>
    <w:rsid w:val="00CE705C"/>
    <w:rsid w:val="00CE72D5"/>
    <w:rsid w:val="00CE76D5"/>
    <w:rsid w:val="00CE7B2B"/>
    <w:rsid w:val="00CE7D16"/>
    <w:rsid w:val="00CF061D"/>
    <w:rsid w:val="00CF1517"/>
    <w:rsid w:val="00CF177C"/>
    <w:rsid w:val="00CF2330"/>
    <w:rsid w:val="00CF3A9E"/>
    <w:rsid w:val="00CF49B2"/>
    <w:rsid w:val="00CF4E73"/>
    <w:rsid w:val="00CF5030"/>
    <w:rsid w:val="00CF5881"/>
    <w:rsid w:val="00CF6FF7"/>
    <w:rsid w:val="00CF77ED"/>
    <w:rsid w:val="00D00A51"/>
    <w:rsid w:val="00D00DDF"/>
    <w:rsid w:val="00D04191"/>
    <w:rsid w:val="00D05147"/>
    <w:rsid w:val="00D051F1"/>
    <w:rsid w:val="00D0526E"/>
    <w:rsid w:val="00D05B80"/>
    <w:rsid w:val="00D060EE"/>
    <w:rsid w:val="00D069CD"/>
    <w:rsid w:val="00D06A41"/>
    <w:rsid w:val="00D06BBE"/>
    <w:rsid w:val="00D06CFD"/>
    <w:rsid w:val="00D06F8A"/>
    <w:rsid w:val="00D07E4E"/>
    <w:rsid w:val="00D11516"/>
    <w:rsid w:val="00D115C3"/>
    <w:rsid w:val="00D11971"/>
    <w:rsid w:val="00D12A46"/>
    <w:rsid w:val="00D12B9A"/>
    <w:rsid w:val="00D12ED6"/>
    <w:rsid w:val="00D1306B"/>
    <w:rsid w:val="00D139FF"/>
    <w:rsid w:val="00D13B90"/>
    <w:rsid w:val="00D140A9"/>
    <w:rsid w:val="00D1442F"/>
    <w:rsid w:val="00D14B39"/>
    <w:rsid w:val="00D14C85"/>
    <w:rsid w:val="00D17037"/>
    <w:rsid w:val="00D178D4"/>
    <w:rsid w:val="00D17C72"/>
    <w:rsid w:val="00D20355"/>
    <w:rsid w:val="00D2087E"/>
    <w:rsid w:val="00D21686"/>
    <w:rsid w:val="00D2169B"/>
    <w:rsid w:val="00D21BCB"/>
    <w:rsid w:val="00D2414D"/>
    <w:rsid w:val="00D247BB"/>
    <w:rsid w:val="00D24EFC"/>
    <w:rsid w:val="00D251BA"/>
    <w:rsid w:val="00D2572B"/>
    <w:rsid w:val="00D2636F"/>
    <w:rsid w:val="00D26741"/>
    <w:rsid w:val="00D26BA5"/>
    <w:rsid w:val="00D279D8"/>
    <w:rsid w:val="00D27EEC"/>
    <w:rsid w:val="00D302E1"/>
    <w:rsid w:val="00D30579"/>
    <w:rsid w:val="00D30585"/>
    <w:rsid w:val="00D30C9F"/>
    <w:rsid w:val="00D31A54"/>
    <w:rsid w:val="00D33262"/>
    <w:rsid w:val="00D332D9"/>
    <w:rsid w:val="00D33534"/>
    <w:rsid w:val="00D33B56"/>
    <w:rsid w:val="00D34776"/>
    <w:rsid w:val="00D348C2"/>
    <w:rsid w:val="00D34B33"/>
    <w:rsid w:val="00D350AB"/>
    <w:rsid w:val="00D356D3"/>
    <w:rsid w:val="00D360CB"/>
    <w:rsid w:val="00D36D3E"/>
    <w:rsid w:val="00D37CC9"/>
    <w:rsid w:val="00D409C7"/>
    <w:rsid w:val="00D40D11"/>
    <w:rsid w:val="00D41C01"/>
    <w:rsid w:val="00D41CEF"/>
    <w:rsid w:val="00D42303"/>
    <w:rsid w:val="00D4280C"/>
    <w:rsid w:val="00D4297C"/>
    <w:rsid w:val="00D42D88"/>
    <w:rsid w:val="00D436C1"/>
    <w:rsid w:val="00D43C62"/>
    <w:rsid w:val="00D43C95"/>
    <w:rsid w:val="00D44034"/>
    <w:rsid w:val="00D44310"/>
    <w:rsid w:val="00D44D5C"/>
    <w:rsid w:val="00D457DC"/>
    <w:rsid w:val="00D45DE8"/>
    <w:rsid w:val="00D46066"/>
    <w:rsid w:val="00D47384"/>
    <w:rsid w:val="00D47D11"/>
    <w:rsid w:val="00D47E96"/>
    <w:rsid w:val="00D510C8"/>
    <w:rsid w:val="00D512AD"/>
    <w:rsid w:val="00D517ED"/>
    <w:rsid w:val="00D52584"/>
    <w:rsid w:val="00D5258C"/>
    <w:rsid w:val="00D52BDB"/>
    <w:rsid w:val="00D54CD1"/>
    <w:rsid w:val="00D55FB9"/>
    <w:rsid w:val="00D5602C"/>
    <w:rsid w:val="00D56F9F"/>
    <w:rsid w:val="00D57589"/>
    <w:rsid w:val="00D57805"/>
    <w:rsid w:val="00D60970"/>
    <w:rsid w:val="00D61A85"/>
    <w:rsid w:val="00D66532"/>
    <w:rsid w:val="00D66A86"/>
    <w:rsid w:val="00D67E8F"/>
    <w:rsid w:val="00D70840"/>
    <w:rsid w:val="00D71117"/>
    <w:rsid w:val="00D713EE"/>
    <w:rsid w:val="00D71E88"/>
    <w:rsid w:val="00D7299F"/>
    <w:rsid w:val="00D74677"/>
    <w:rsid w:val="00D755C5"/>
    <w:rsid w:val="00D75CD8"/>
    <w:rsid w:val="00D7602F"/>
    <w:rsid w:val="00D768B6"/>
    <w:rsid w:val="00D80C29"/>
    <w:rsid w:val="00D80E10"/>
    <w:rsid w:val="00D80F85"/>
    <w:rsid w:val="00D816A4"/>
    <w:rsid w:val="00D8189C"/>
    <w:rsid w:val="00D83A60"/>
    <w:rsid w:val="00D859B6"/>
    <w:rsid w:val="00D85C5B"/>
    <w:rsid w:val="00D87537"/>
    <w:rsid w:val="00D87795"/>
    <w:rsid w:val="00D90708"/>
    <w:rsid w:val="00D907CE"/>
    <w:rsid w:val="00D908A0"/>
    <w:rsid w:val="00D908C4"/>
    <w:rsid w:val="00D90ED6"/>
    <w:rsid w:val="00D9250D"/>
    <w:rsid w:val="00D92DD2"/>
    <w:rsid w:val="00D92DFE"/>
    <w:rsid w:val="00D9387B"/>
    <w:rsid w:val="00D9388F"/>
    <w:rsid w:val="00D93CF1"/>
    <w:rsid w:val="00D93D38"/>
    <w:rsid w:val="00D93D61"/>
    <w:rsid w:val="00D9400E"/>
    <w:rsid w:val="00D94E64"/>
    <w:rsid w:val="00D95B6A"/>
    <w:rsid w:val="00D96494"/>
    <w:rsid w:val="00D967DB"/>
    <w:rsid w:val="00D9747D"/>
    <w:rsid w:val="00D97649"/>
    <w:rsid w:val="00D97BB3"/>
    <w:rsid w:val="00DA0A4E"/>
    <w:rsid w:val="00DA0AA9"/>
    <w:rsid w:val="00DA0E64"/>
    <w:rsid w:val="00DA1105"/>
    <w:rsid w:val="00DA1F88"/>
    <w:rsid w:val="00DA2467"/>
    <w:rsid w:val="00DA340D"/>
    <w:rsid w:val="00DA4306"/>
    <w:rsid w:val="00DA504B"/>
    <w:rsid w:val="00DA54FE"/>
    <w:rsid w:val="00DA6247"/>
    <w:rsid w:val="00DA6FB0"/>
    <w:rsid w:val="00DB098D"/>
    <w:rsid w:val="00DB1215"/>
    <w:rsid w:val="00DB1711"/>
    <w:rsid w:val="00DB1AA4"/>
    <w:rsid w:val="00DB3C9A"/>
    <w:rsid w:val="00DB4846"/>
    <w:rsid w:val="00DB49D7"/>
    <w:rsid w:val="00DB4C7C"/>
    <w:rsid w:val="00DB57D3"/>
    <w:rsid w:val="00DB653F"/>
    <w:rsid w:val="00DB66A8"/>
    <w:rsid w:val="00DB6D80"/>
    <w:rsid w:val="00DB6EF9"/>
    <w:rsid w:val="00DB769E"/>
    <w:rsid w:val="00DB793E"/>
    <w:rsid w:val="00DB7EC0"/>
    <w:rsid w:val="00DC0752"/>
    <w:rsid w:val="00DC09F7"/>
    <w:rsid w:val="00DC179A"/>
    <w:rsid w:val="00DC20F1"/>
    <w:rsid w:val="00DC23F8"/>
    <w:rsid w:val="00DC27D9"/>
    <w:rsid w:val="00DC356A"/>
    <w:rsid w:val="00DC3576"/>
    <w:rsid w:val="00DC3598"/>
    <w:rsid w:val="00DC3989"/>
    <w:rsid w:val="00DC4745"/>
    <w:rsid w:val="00DC4DAA"/>
    <w:rsid w:val="00DC5743"/>
    <w:rsid w:val="00DC5D2E"/>
    <w:rsid w:val="00DC5F10"/>
    <w:rsid w:val="00DC6CB0"/>
    <w:rsid w:val="00DC6D9A"/>
    <w:rsid w:val="00DC7390"/>
    <w:rsid w:val="00DC78FC"/>
    <w:rsid w:val="00DC7B27"/>
    <w:rsid w:val="00DD03CC"/>
    <w:rsid w:val="00DD0B5C"/>
    <w:rsid w:val="00DD0BE9"/>
    <w:rsid w:val="00DD16AC"/>
    <w:rsid w:val="00DD1B01"/>
    <w:rsid w:val="00DD1CF7"/>
    <w:rsid w:val="00DD22BE"/>
    <w:rsid w:val="00DD2540"/>
    <w:rsid w:val="00DD28E9"/>
    <w:rsid w:val="00DD2D94"/>
    <w:rsid w:val="00DD3690"/>
    <w:rsid w:val="00DD43EC"/>
    <w:rsid w:val="00DD489A"/>
    <w:rsid w:val="00DD51CB"/>
    <w:rsid w:val="00DD530A"/>
    <w:rsid w:val="00DD5BB6"/>
    <w:rsid w:val="00DD69D7"/>
    <w:rsid w:val="00DD6CE5"/>
    <w:rsid w:val="00DD756F"/>
    <w:rsid w:val="00DD7B0B"/>
    <w:rsid w:val="00DD7B45"/>
    <w:rsid w:val="00DE0027"/>
    <w:rsid w:val="00DE1ACD"/>
    <w:rsid w:val="00DE1FAB"/>
    <w:rsid w:val="00DE2958"/>
    <w:rsid w:val="00DE45BD"/>
    <w:rsid w:val="00DE4A85"/>
    <w:rsid w:val="00DE4B7F"/>
    <w:rsid w:val="00DE4D86"/>
    <w:rsid w:val="00DE54BD"/>
    <w:rsid w:val="00DE5750"/>
    <w:rsid w:val="00DE59A6"/>
    <w:rsid w:val="00DE5A0F"/>
    <w:rsid w:val="00DE6D88"/>
    <w:rsid w:val="00DE7594"/>
    <w:rsid w:val="00DE76C6"/>
    <w:rsid w:val="00DE793E"/>
    <w:rsid w:val="00DE7A6C"/>
    <w:rsid w:val="00DF0265"/>
    <w:rsid w:val="00DF029B"/>
    <w:rsid w:val="00DF043A"/>
    <w:rsid w:val="00DF0B39"/>
    <w:rsid w:val="00DF0E9B"/>
    <w:rsid w:val="00DF1415"/>
    <w:rsid w:val="00DF35CC"/>
    <w:rsid w:val="00DF3601"/>
    <w:rsid w:val="00DF38B8"/>
    <w:rsid w:val="00DF62DC"/>
    <w:rsid w:val="00DF6C90"/>
    <w:rsid w:val="00DF72B0"/>
    <w:rsid w:val="00DF7308"/>
    <w:rsid w:val="00DF759D"/>
    <w:rsid w:val="00E00A0A"/>
    <w:rsid w:val="00E00CDF"/>
    <w:rsid w:val="00E01445"/>
    <w:rsid w:val="00E03316"/>
    <w:rsid w:val="00E03698"/>
    <w:rsid w:val="00E04046"/>
    <w:rsid w:val="00E05457"/>
    <w:rsid w:val="00E06123"/>
    <w:rsid w:val="00E0785C"/>
    <w:rsid w:val="00E07C39"/>
    <w:rsid w:val="00E1050B"/>
    <w:rsid w:val="00E10701"/>
    <w:rsid w:val="00E10FB4"/>
    <w:rsid w:val="00E11EBB"/>
    <w:rsid w:val="00E12325"/>
    <w:rsid w:val="00E1267E"/>
    <w:rsid w:val="00E136E9"/>
    <w:rsid w:val="00E138C3"/>
    <w:rsid w:val="00E13B7B"/>
    <w:rsid w:val="00E14862"/>
    <w:rsid w:val="00E15301"/>
    <w:rsid w:val="00E1566B"/>
    <w:rsid w:val="00E1637C"/>
    <w:rsid w:val="00E167F2"/>
    <w:rsid w:val="00E20A52"/>
    <w:rsid w:val="00E21192"/>
    <w:rsid w:val="00E21E99"/>
    <w:rsid w:val="00E221D1"/>
    <w:rsid w:val="00E22D51"/>
    <w:rsid w:val="00E22E42"/>
    <w:rsid w:val="00E23566"/>
    <w:rsid w:val="00E243B4"/>
    <w:rsid w:val="00E248F9"/>
    <w:rsid w:val="00E24E50"/>
    <w:rsid w:val="00E265B6"/>
    <w:rsid w:val="00E267FD"/>
    <w:rsid w:val="00E26944"/>
    <w:rsid w:val="00E26FAC"/>
    <w:rsid w:val="00E27030"/>
    <w:rsid w:val="00E27859"/>
    <w:rsid w:val="00E322FB"/>
    <w:rsid w:val="00E32813"/>
    <w:rsid w:val="00E329C4"/>
    <w:rsid w:val="00E3316A"/>
    <w:rsid w:val="00E33FD3"/>
    <w:rsid w:val="00E352E2"/>
    <w:rsid w:val="00E36CF1"/>
    <w:rsid w:val="00E36E56"/>
    <w:rsid w:val="00E3708F"/>
    <w:rsid w:val="00E37511"/>
    <w:rsid w:val="00E378FA"/>
    <w:rsid w:val="00E37D3D"/>
    <w:rsid w:val="00E402CB"/>
    <w:rsid w:val="00E40811"/>
    <w:rsid w:val="00E40A9F"/>
    <w:rsid w:val="00E40D4F"/>
    <w:rsid w:val="00E41EF9"/>
    <w:rsid w:val="00E41F9C"/>
    <w:rsid w:val="00E43C47"/>
    <w:rsid w:val="00E444A2"/>
    <w:rsid w:val="00E452AB"/>
    <w:rsid w:val="00E45361"/>
    <w:rsid w:val="00E46276"/>
    <w:rsid w:val="00E46C66"/>
    <w:rsid w:val="00E4711D"/>
    <w:rsid w:val="00E47E2D"/>
    <w:rsid w:val="00E509BB"/>
    <w:rsid w:val="00E51061"/>
    <w:rsid w:val="00E5238A"/>
    <w:rsid w:val="00E5259F"/>
    <w:rsid w:val="00E52E15"/>
    <w:rsid w:val="00E53333"/>
    <w:rsid w:val="00E54089"/>
    <w:rsid w:val="00E548F7"/>
    <w:rsid w:val="00E552F5"/>
    <w:rsid w:val="00E57063"/>
    <w:rsid w:val="00E57BB0"/>
    <w:rsid w:val="00E60FE2"/>
    <w:rsid w:val="00E615C9"/>
    <w:rsid w:val="00E625C1"/>
    <w:rsid w:val="00E62F53"/>
    <w:rsid w:val="00E63A15"/>
    <w:rsid w:val="00E644F6"/>
    <w:rsid w:val="00E64EAF"/>
    <w:rsid w:val="00E66216"/>
    <w:rsid w:val="00E67373"/>
    <w:rsid w:val="00E67640"/>
    <w:rsid w:val="00E7013F"/>
    <w:rsid w:val="00E70185"/>
    <w:rsid w:val="00E71938"/>
    <w:rsid w:val="00E72008"/>
    <w:rsid w:val="00E725D3"/>
    <w:rsid w:val="00E72EF2"/>
    <w:rsid w:val="00E736E7"/>
    <w:rsid w:val="00E73717"/>
    <w:rsid w:val="00E7373E"/>
    <w:rsid w:val="00E73EFF"/>
    <w:rsid w:val="00E74459"/>
    <w:rsid w:val="00E74D28"/>
    <w:rsid w:val="00E75E6B"/>
    <w:rsid w:val="00E75F45"/>
    <w:rsid w:val="00E75F6B"/>
    <w:rsid w:val="00E75FAC"/>
    <w:rsid w:val="00E76C44"/>
    <w:rsid w:val="00E77015"/>
    <w:rsid w:val="00E77044"/>
    <w:rsid w:val="00E77E42"/>
    <w:rsid w:val="00E80617"/>
    <w:rsid w:val="00E80F86"/>
    <w:rsid w:val="00E81775"/>
    <w:rsid w:val="00E81C2C"/>
    <w:rsid w:val="00E8330F"/>
    <w:rsid w:val="00E85C52"/>
    <w:rsid w:val="00E86117"/>
    <w:rsid w:val="00E8631A"/>
    <w:rsid w:val="00E87265"/>
    <w:rsid w:val="00E87EEF"/>
    <w:rsid w:val="00E90913"/>
    <w:rsid w:val="00E90E90"/>
    <w:rsid w:val="00E90F49"/>
    <w:rsid w:val="00E91DA5"/>
    <w:rsid w:val="00E91F64"/>
    <w:rsid w:val="00E91F85"/>
    <w:rsid w:val="00E93087"/>
    <w:rsid w:val="00E93143"/>
    <w:rsid w:val="00E93275"/>
    <w:rsid w:val="00E9362E"/>
    <w:rsid w:val="00E93ED4"/>
    <w:rsid w:val="00E9483C"/>
    <w:rsid w:val="00E94BE6"/>
    <w:rsid w:val="00E958A2"/>
    <w:rsid w:val="00E95AC7"/>
    <w:rsid w:val="00E95B1F"/>
    <w:rsid w:val="00E97324"/>
    <w:rsid w:val="00E97BBD"/>
    <w:rsid w:val="00E97DCD"/>
    <w:rsid w:val="00EA11D6"/>
    <w:rsid w:val="00EA3B50"/>
    <w:rsid w:val="00EA44B0"/>
    <w:rsid w:val="00EA4B7D"/>
    <w:rsid w:val="00EA58D6"/>
    <w:rsid w:val="00EA5BDC"/>
    <w:rsid w:val="00EA6A02"/>
    <w:rsid w:val="00EA700F"/>
    <w:rsid w:val="00EA7672"/>
    <w:rsid w:val="00EB08D4"/>
    <w:rsid w:val="00EB0D56"/>
    <w:rsid w:val="00EB135F"/>
    <w:rsid w:val="00EB173A"/>
    <w:rsid w:val="00EB1D41"/>
    <w:rsid w:val="00EB20A8"/>
    <w:rsid w:val="00EB45E6"/>
    <w:rsid w:val="00EB4E3C"/>
    <w:rsid w:val="00EB5ED6"/>
    <w:rsid w:val="00EB5F9F"/>
    <w:rsid w:val="00EB6345"/>
    <w:rsid w:val="00EB6725"/>
    <w:rsid w:val="00EB7CCF"/>
    <w:rsid w:val="00EB7FBD"/>
    <w:rsid w:val="00EB7FBF"/>
    <w:rsid w:val="00EC0988"/>
    <w:rsid w:val="00EC0DBC"/>
    <w:rsid w:val="00EC1777"/>
    <w:rsid w:val="00EC223D"/>
    <w:rsid w:val="00EC2ECE"/>
    <w:rsid w:val="00EC47C8"/>
    <w:rsid w:val="00EC513F"/>
    <w:rsid w:val="00EC57A1"/>
    <w:rsid w:val="00EC59AA"/>
    <w:rsid w:val="00EC61C8"/>
    <w:rsid w:val="00EC7188"/>
    <w:rsid w:val="00ED1174"/>
    <w:rsid w:val="00ED163B"/>
    <w:rsid w:val="00ED17B4"/>
    <w:rsid w:val="00ED2E32"/>
    <w:rsid w:val="00ED32B6"/>
    <w:rsid w:val="00ED3384"/>
    <w:rsid w:val="00ED42F3"/>
    <w:rsid w:val="00ED544A"/>
    <w:rsid w:val="00ED5C3B"/>
    <w:rsid w:val="00ED64E1"/>
    <w:rsid w:val="00ED656A"/>
    <w:rsid w:val="00ED7F75"/>
    <w:rsid w:val="00EE0409"/>
    <w:rsid w:val="00EE0AFA"/>
    <w:rsid w:val="00EE0BA8"/>
    <w:rsid w:val="00EE1647"/>
    <w:rsid w:val="00EE2426"/>
    <w:rsid w:val="00EE2658"/>
    <w:rsid w:val="00EE2E35"/>
    <w:rsid w:val="00EE3284"/>
    <w:rsid w:val="00EE34C8"/>
    <w:rsid w:val="00EE35AD"/>
    <w:rsid w:val="00EE3975"/>
    <w:rsid w:val="00EE3A8B"/>
    <w:rsid w:val="00EE3E37"/>
    <w:rsid w:val="00EE41D5"/>
    <w:rsid w:val="00EE4BB9"/>
    <w:rsid w:val="00EE4E6D"/>
    <w:rsid w:val="00EE6835"/>
    <w:rsid w:val="00EE6888"/>
    <w:rsid w:val="00EE68E5"/>
    <w:rsid w:val="00EE693E"/>
    <w:rsid w:val="00EE7274"/>
    <w:rsid w:val="00EE7597"/>
    <w:rsid w:val="00EE759A"/>
    <w:rsid w:val="00EE79D4"/>
    <w:rsid w:val="00EE7A1C"/>
    <w:rsid w:val="00EE7B75"/>
    <w:rsid w:val="00EE7CB2"/>
    <w:rsid w:val="00EF02C4"/>
    <w:rsid w:val="00EF0530"/>
    <w:rsid w:val="00EF18FE"/>
    <w:rsid w:val="00EF2245"/>
    <w:rsid w:val="00EF2644"/>
    <w:rsid w:val="00EF2733"/>
    <w:rsid w:val="00EF2EDD"/>
    <w:rsid w:val="00EF2F07"/>
    <w:rsid w:val="00EF340A"/>
    <w:rsid w:val="00EF3451"/>
    <w:rsid w:val="00EF376E"/>
    <w:rsid w:val="00EF4D7D"/>
    <w:rsid w:val="00EF5890"/>
    <w:rsid w:val="00EF5B2D"/>
    <w:rsid w:val="00EF5F88"/>
    <w:rsid w:val="00EF5FEF"/>
    <w:rsid w:val="00EF6F1F"/>
    <w:rsid w:val="00EF729A"/>
    <w:rsid w:val="00EF7BDA"/>
    <w:rsid w:val="00F0069F"/>
    <w:rsid w:val="00F021A0"/>
    <w:rsid w:val="00F023AA"/>
    <w:rsid w:val="00F04107"/>
    <w:rsid w:val="00F04108"/>
    <w:rsid w:val="00F041FA"/>
    <w:rsid w:val="00F04354"/>
    <w:rsid w:val="00F04FD5"/>
    <w:rsid w:val="00F0569F"/>
    <w:rsid w:val="00F05DA8"/>
    <w:rsid w:val="00F071C0"/>
    <w:rsid w:val="00F10159"/>
    <w:rsid w:val="00F1262F"/>
    <w:rsid w:val="00F13C64"/>
    <w:rsid w:val="00F13F29"/>
    <w:rsid w:val="00F1489D"/>
    <w:rsid w:val="00F14956"/>
    <w:rsid w:val="00F154ED"/>
    <w:rsid w:val="00F1564E"/>
    <w:rsid w:val="00F15753"/>
    <w:rsid w:val="00F15A5C"/>
    <w:rsid w:val="00F15D5C"/>
    <w:rsid w:val="00F173D1"/>
    <w:rsid w:val="00F21DBD"/>
    <w:rsid w:val="00F22822"/>
    <w:rsid w:val="00F229B4"/>
    <w:rsid w:val="00F229CE"/>
    <w:rsid w:val="00F22A61"/>
    <w:rsid w:val="00F22F98"/>
    <w:rsid w:val="00F24002"/>
    <w:rsid w:val="00F2461E"/>
    <w:rsid w:val="00F25918"/>
    <w:rsid w:val="00F2635F"/>
    <w:rsid w:val="00F26433"/>
    <w:rsid w:val="00F26535"/>
    <w:rsid w:val="00F27A7E"/>
    <w:rsid w:val="00F30AA5"/>
    <w:rsid w:val="00F31240"/>
    <w:rsid w:val="00F31ED5"/>
    <w:rsid w:val="00F3259D"/>
    <w:rsid w:val="00F327C3"/>
    <w:rsid w:val="00F32D3D"/>
    <w:rsid w:val="00F3322A"/>
    <w:rsid w:val="00F34ABB"/>
    <w:rsid w:val="00F34D13"/>
    <w:rsid w:val="00F350F3"/>
    <w:rsid w:val="00F35575"/>
    <w:rsid w:val="00F35B95"/>
    <w:rsid w:val="00F35DA8"/>
    <w:rsid w:val="00F35FA6"/>
    <w:rsid w:val="00F3662B"/>
    <w:rsid w:val="00F37063"/>
    <w:rsid w:val="00F3724C"/>
    <w:rsid w:val="00F40346"/>
    <w:rsid w:val="00F40777"/>
    <w:rsid w:val="00F4079E"/>
    <w:rsid w:val="00F41041"/>
    <w:rsid w:val="00F4120F"/>
    <w:rsid w:val="00F41346"/>
    <w:rsid w:val="00F41F22"/>
    <w:rsid w:val="00F4259A"/>
    <w:rsid w:val="00F430DA"/>
    <w:rsid w:val="00F4321F"/>
    <w:rsid w:val="00F441B0"/>
    <w:rsid w:val="00F44AA2"/>
    <w:rsid w:val="00F44DEB"/>
    <w:rsid w:val="00F450D7"/>
    <w:rsid w:val="00F47E64"/>
    <w:rsid w:val="00F50D06"/>
    <w:rsid w:val="00F525D7"/>
    <w:rsid w:val="00F527B3"/>
    <w:rsid w:val="00F528A4"/>
    <w:rsid w:val="00F5325F"/>
    <w:rsid w:val="00F5379A"/>
    <w:rsid w:val="00F543DD"/>
    <w:rsid w:val="00F55ECE"/>
    <w:rsid w:val="00F564AE"/>
    <w:rsid w:val="00F56836"/>
    <w:rsid w:val="00F56A14"/>
    <w:rsid w:val="00F623E9"/>
    <w:rsid w:val="00F625CA"/>
    <w:rsid w:val="00F6336B"/>
    <w:rsid w:val="00F63F34"/>
    <w:rsid w:val="00F64234"/>
    <w:rsid w:val="00F64C8A"/>
    <w:rsid w:val="00F64DF7"/>
    <w:rsid w:val="00F64E2E"/>
    <w:rsid w:val="00F64E2F"/>
    <w:rsid w:val="00F65A58"/>
    <w:rsid w:val="00F65B2F"/>
    <w:rsid w:val="00F65F48"/>
    <w:rsid w:val="00F66827"/>
    <w:rsid w:val="00F6783C"/>
    <w:rsid w:val="00F67905"/>
    <w:rsid w:val="00F67DE9"/>
    <w:rsid w:val="00F700A7"/>
    <w:rsid w:val="00F70A26"/>
    <w:rsid w:val="00F70B06"/>
    <w:rsid w:val="00F70ED6"/>
    <w:rsid w:val="00F71423"/>
    <w:rsid w:val="00F71E49"/>
    <w:rsid w:val="00F728F2"/>
    <w:rsid w:val="00F73001"/>
    <w:rsid w:val="00F732E3"/>
    <w:rsid w:val="00F74139"/>
    <w:rsid w:val="00F74827"/>
    <w:rsid w:val="00F74CE4"/>
    <w:rsid w:val="00F74E3C"/>
    <w:rsid w:val="00F75908"/>
    <w:rsid w:val="00F76CC0"/>
    <w:rsid w:val="00F76D59"/>
    <w:rsid w:val="00F770D9"/>
    <w:rsid w:val="00F770E1"/>
    <w:rsid w:val="00F800BA"/>
    <w:rsid w:val="00F800D0"/>
    <w:rsid w:val="00F8319C"/>
    <w:rsid w:val="00F83379"/>
    <w:rsid w:val="00F84104"/>
    <w:rsid w:val="00F84C70"/>
    <w:rsid w:val="00F867BA"/>
    <w:rsid w:val="00F9101C"/>
    <w:rsid w:val="00F9243E"/>
    <w:rsid w:val="00F93B23"/>
    <w:rsid w:val="00F945FF"/>
    <w:rsid w:val="00F95CC3"/>
    <w:rsid w:val="00F95DA6"/>
    <w:rsid w:val="00F960B1"/>
    <w:rsid w:val="00F967ED"/>
    <w:rsid w:val="00F9790E"/>
    <w:rsid w:val="00F9795C"/>
    <w:rsid w:val="00F97B84"/>
    <w:rsid w:val="00F97D3A"/>
    <w:rsid w:val="00FA01D8"/>
    <w:rsid w:val="00FA1D70"/>
    <w:rsid w:val="00FA1F10"/>
    <w:rsid w:val="00FA3CDD"/>
    <w:rsid w:val="00FA3E27"/>
    <w:rsid w:val="00FA4044"/>
    <w:rsid w:val="00FA4473"/>
    <w:rsid w:val="00FA49AD"/>
    <w:rsid w:val="00FA5C4C"/>
    <w:rsid w:val="00FA6251"/>
    <w:rsid w:val="00FA6508"/>
    <w:rsid w:val="00FA6845"/>
    <w:rsid w:val="00FA772A"/>
    <w:rsid w:val="00FA7FE5"/>
    <w:rsid w:val="00FB05FD"/>
    <w:rsid w:val="00FB0F2F"/>
    <w:rsid w:val="00FB1024"/>
    <w:rsid w:val="00FB1880"/>
    <w:rsid w:val="00FB2466"/>
    <w:rsid w:val="00FB35B9"/>
    <w:rsid w:val="00FB425C"/>
    <w:rsid w:val="00FB42FA"/>
    <w:rsid w:val="00FB44D8"/>
    <w:rsid w:val="00FB4D11"/>
    <w:rsid w:val="00FB59E7"/>
    <w:rsid w:val="00FB5EED"/>
    <w:rsid w:val="00FB6B9C"/>
    <w:rsid w:val="00FB70DD"/>
    <w:rsid w:val="00FB7132"/>
    <w:rsid w:val="00FB7628"/>
    <w:rsid w:val="00FC0D3C"/>
    <w:rsid w:val="00FC1324"/>
    <w:rsid w:val="00FC1909"/>
    <w:rsid w:val="00FC2662"/>
    <w:rsid w:val="00FC45A3"/>
    <w:rsid w:val="00FC53DE"/>
    <w:rsid w:val="00FC55CE"/>
    <w:rsid w:val="00FC5ABD"/>
    <w:rsid w:val="00FC7482"/>
    <w:rsid w:val="00FC74A4"/>
    <w:rsid w:val="00FC7BF5"/>
    <w:rsid w:val="00FD44C9"/>
    <w:rsid w:val="00FD4709"/>
    <w:rsid w:val="00FD4B1A"/>
    <w:rsid w:val="00FD4CD1"/>
    <w:rsid w:val="00FD56F3"/>
    <w:rsid w:val="00FD5DB6"/>
    <w:rsid w:val="00FD5E8E"/>
    <w:rsid w:val="00FE057A"/>
    <w:rsid w:val="00FE0B71"/>
    <w:rsid w:val="00FE1640"/>
    <w:rsid w:val="00FE2B79"/>
    <w:rsid w:val="00FE39F3"/>
    <w:rsid w:val="00FE404D"/>
    <w:rsid w:val="00FE5389"/>
    <w:rsid w:val="00FE5A9A"/>
    <w:rsid w:val="00FE5AD5"/>
    <w:rsid w:val="00FE5CDB"/>
    <w:rsid w:val="00FE663F"/>
    <w:rsid w:val="00FE6778"/>
    <w:rsid w:val="00FE6E07"/>
    <w:rsid w:val="00FE6E21"/>
    <w:rsid w:val="00FE72A9"/>
    <w:rsid w:val="00FF01B1"/>
    <w:rsid w:val="00FF13F4"/>
    <w:rsid w:val="00FF191E"/>
    <w:rsid w:val="00FF1FC2"/>
    <w:rsid w:val="00FF26A2"/>
    <w:rsid w:val="00FF3098"/>
    <w:rsid w:val="00FF42DC"/>
    <w:rsid w:val="00FF4C18"/>
    <w:rsid w:val="00FF5600"/>
    <w:rsid w:val="00FF6177"/>
    <w:rsid w:val="00FF69D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1F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6C90"/>
    <w:pPr>
      <w:keepNext/>
      <w:tabs>
        <w:tab w:val="left" w:pos="1134"/>
      </w:tabs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F6C90"/>
    <w:rPr>
      <w:rFonts w:eastAsia="Times New Roman"/>
      <w:b/>
      <w:bCs/>
      <w:sz w:val="20"/>
      <w:szCs w:val="20"/>
    </w:rPr>
  </w:style>
  <w:style w:type="paragraph" w:customStyle="1" w:styleId="ConsPlusCell">
    <w:name w:val="ConsPlusCell"/>
    <w:uiPriority w:val="99"/>
    <w:rsid w:val="00595B1F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95B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810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50D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2434F9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357</Words>
  <Characters>2039</Characters>
  <Application>Microsoft Office Outlook</Application>
  <DocSecurity>0</DocSecurity>
  <Lines>0</Lines>
  <Paragraphs>0</Paragraphs>
  <ScaleCrop>false</ScaleCrop>
  <Company>mineconom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Администратор</dc:creator>
  <cp:keywords/>
  <dc:description/>
  <cp:lastModifiedBy>OINF</cp:lastModifiedBy>
  <cp:revision>7</cp:revision>
  <cp:lastPrinted>2016-02-01T07:28:00Z</cp:lastPrinted>
  <dcterms:created xsi:type="dcterms:W3CDTF">2015-04-17T08:04:00Z</dcterms:created>
  <dcterms:modified xsi:type="dcterms:W3CDTF">2016-02-01T07:28:00Z</dcterms:modified>
</cp:coreProperties>
</file>